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BBD86C" w14:textId="15C0F548" w:rsidR="00104EFB" w:rsidRPr="007E5714" w:rsidRDefault="00104EFB" w:rsidP="007E5714">
      <w:pPr>
        <w:pStyle w:val="CRCoverPage"/>
        <w:tabs>
          <w:tab w:val="right" w:pos="9639"/>
        </w:tabs>
        <w:rPr>
          <w:b/>
          <w:noProof/>
          <w:sz w:val="24"/>
          <w:lang w:val="en-CN"/>
        </w:rPr>
      </w:pPr>
      <w:r>
        <w:rPr>
          <w:b/>
          <w:noProof/>
          <w:sz w:val="24"/>
        </w:rPr>
        <w:t>3GPP TSG-</w:t>
      </w:r>
      <w:r w:rsidR="002E7C05">
        <w:fldChar w:fldCharType="begin"/>
      </w:r>
      <w:r w:rsidR="002E7C05">
        <w:instrText xml:space="preserve"> DOCPROPERTY  TSG/WGRef  \* MERGEFORMAT </w:instrText>
      </w:r>
      <w:r w:rsidR="002E7C05">
        <w:fldChar w:fldCharType="separate"/>
      </w:r>
      <w:r>
        <w:rPr>
          <w:b/>
          <w:noProof/>
          <w:sz w:val="24"/>
        </w:rPr>
        <w:t>RAN4</w:t>
      </w:r>
      <w:r w:rsidR="002E7C05">
        <w:rPr>
          <w:b/>
          <w:noProof/>
          <w:sz w:val="24"/>
        </w:rPr>
        <w:fldChar w:fldCharType="end"/>
      </w:r>
      <w:r>
        <w:rPr>
          <w:b/>
          <w:noProof/>
          <w:sz w:val="24"/>
        </w:rPr>
        <w:t xml:space="preserve"> Meeting #</w:t>
      </w:r>
      <w:r w:rsidR="002E7C05">
        <w:fldChar w:fldCharType="begin"/>
      </w:r>
      <w:r w:rsidR="002E7C05">
        <w:instrText xml:space="preserve"> DOCPROPERTY  MtgSeq  \* MERGEFORMAT </w:instrText>
      </w:r>
      <w:r w:rsidR="002E7C05">
        <w:fldChar w:fldCharType="separate"/>
      </w:r>
      <w:r w:rsidRPr="00EB09B7">
        <w:rPr>
          <w:b/>
          <w:noProof/>
          <w:sz w:val="24"/>
        </w:rPr>
        <w:t>9</w:t>
      </w:r>
      <w:r w:rsidR="002E7C05">
        <w:rPr>
          <w:b/>
          <w:noProof/>
          <w:sz w:val="24"/>
        </w:rPr>
        <w:fldChar w:fldCharType="end"/>
      </w:r>
      <w:r w:rsidR="00F45087">
        <w:rPr>
          <w:b/>
          <w:noProof/>
          <w:sz w:val="24"/>
        </w:rPr>
        <w:t>7</w:t>
      </w:r>
      <w:r w:rsidR="002E7C05">
        <w:fldChar w:fldCharType="begin"/>
      </w:r>
      <w:r w:rsidR="002E7C05">
        <w:instrText xml:space="preserve"> DOCPROPERTY  MtgTitle  \* MERGEFORMAT </w:instrText>
      </w:r>
      <w:r w:rsidR="002E7C05">
        <w:fldChar w:fldCharType="separate"/>
      </w:r>
      <w:r>
        <w:rPr>
          <w:b/>
          <w:noProof/>
          <w:sz w:val="24"/>
        </w:rPr>
        <w:t>-e</w:t>
      </w:r>
      <w:r w:rsidR="002E7C05">
        <w:rPr>
          <w:b/>
          <w:noProof/>
          <w:sz w:val="24"/>
        </w:rPr>
        <w:fldChar w:fldCharType="end"/>
      </w:r>
      <w:r>
        <w:rPr>
          <w:b/>
          <w:i/>
          <w:noProof/>
          <w:sz w:val="28"/>
        </w:rPr>
        <w:tab/>
      </w:r>
      <w:r w:rsidR="007E5714" w:rsidRPr="007E5714">
        <w:rPr>
          <w:b/>
          <w:noProof/>
          <w:sz w:val="24"/>
          <w:lang w:val="en-CN"/>
        </w:rPr>
        <w:t>R4-2014225</w:t>
      </w:r>
    </w:p>
    <w:p w14:paraId="726A9933" w14:textId="363FD250" w:rsidR="00104EFB" w:rsidRDefault="002E7C05" w:rsidP="00104EFB">
      <w:pPr>
        <w:pStyle w:val="CRCoverPage"/>
        <w:outlineLvl w:val="0"/>
        <w:rPr>
          <w:b/>
          <w:noProof/>
          <w:sz w:val="24"/>
        </w:rPr>
      </w:pPr>
      <w:r>
        <w:fldChar w:fldCharType="begin"/>
      </w:r>
      <w:r>
        <w:instrText xml:space="preserve"> DOCPROPERTY  Location  \* MERGEFORMAT </w:instrText>
      </w:r>
      <w:r>
        <w:fldChar w:fldCharType="separate"/>
      </w:r>
      <w:r w:rsidR="00104EFB" w:rsidRPr="00BA51D9">
        <w:rPr>
          <w:b/>
          <w:noProof/>
          <w:sz w:val="24"/>
        </w:rPr>
        <w:t>Online</w:t>
      </w:r>
      <w:r>
        <w:rPr>
          <w:b/>
          <w:noProof/>
          <w:sz w:val="24"/>
        </w:rPr>
        <w:fldChar w:fldCharType="end"/>
      </w:r>
      <w:r w:rsidR="00104EFB">
        <w:rPr>
          <w:b/>
          <w:noProof/>
          <w:sz w:val="24"/>
        </w:rPr>
        <w:t xml:space="preserve">, </w:t>
      </w:r>
      <w:r w:rsidR="00104EFB">
        <w:fldChar w:fldCharType="begin"/>
      </w:r>
      <w:r w:rsidR="00104EFB">
        <w:instrText xml:space="preserve"> DOCPROPERTY  Country  \* MERGEFORMAT </w:instrText>
      </w:r>
      <w:r w:rsidR="00104EFB">
        <w:fldChar w:fldCharType="end"/>
      </w:r>
      <w:r w:rsidR="00F45087">
        <w:rPr>
          <w:b/>
          <w:sz w:val="24"/>
          <w:szCs w:val="24"/>
          <w:lang w:eastAsia="zh-CN"/>
        </w:rPr>
        <w:t>2</w:t>
      </w:r>
      <w:r w:rsidR="00104EFB" w:rsidRPr="00BF1228">
        <w:rPr>
          <w:b/>
          <w:sz w:val="24"/>
          <w:szCs w:val="24"/>
          <w:lang w:eastAsia="zh-CN"/>
        </w:rPr>
        <w:t>-</w:t>
      </w:r>
      <w:r w:rsidR="00F45087">
        <w:rPr>
          <w:b/>
          <w:sz w:val="24"/>
          <w:szCs w:val="24"/>
          <w:lang w:eastAsia="zh-CN"/>
        </w:rPr>
        <w:t>13</w:t>
      </w:r>
      <w:r w:rsidR="00104EFB" w:rsidRPr="00BF1228">
        <w:rPr>
          <w:b/>
          <w:sz w:val="24"/>
          <w:szCs w:val="24"/>
          <w:lang w:eastAsia="zh-CN"/>
        </w:rPr>
        <w:t xml:space="preserve"> </w:t>
      </w:r>
      <w:proofErr w:type="gramStart"/>
      <w:r w:rsidR="00F45087">
        <w:rPr>
          <w:b/>
          <w:sz w:val="24"/>
          <w:szCs w:val="24"/>
          <w:lang w:eastAsia="zh-CN"/>
        </w:rPr>
        <w:t>Nov</w:t>
      </w:r>
      <w:r w:rsidR="00104EFB" w:rsidRPr="00BF1228">
        <w:rPr>
          <w:b/>
          <w:sz w:val="24"/>
          <w:szCs w:val="24"/>
          <w:lang w:eastAsia="zh-CN"/>
        </w:rPr>
        <w:t>.,</w:t>
      </w:r>
      <w:proofErr w:type="gramEnd"/>
      <w:r w:rsidR="00104EFB" w:rsidRPr="00BF1228">
        <w:rPr>
          <w:b/>
          <w:sz w:val="24"/>
          <w:szCs w:val="24"/>
          <w:lang w:eastAsia="zh-CN"/>
        </w:rPr>
        <w:t xml:space="preserve"> 2020</w:t>
      </w:r>
    </w:p>
    <w:p w14:paraId="038E9536" w14:textId="53C3305B" w:rsidR="00712CC1" w:rsidRPr="00DE2285" w:rsidRDefault="00712CC1" w:rsidP="00712CC1">
      <w:pPr>
        <w:tabs>
          <w:tab w:val="left" w:pos="1985"/>
        </w:tabs>
        <w:spacing w:after="120"/>
        <w:jc w:val="both"/>
        <w:rPr>
          <w:rFonts w:ascii="Arial" w:hAnsi="Arial" w:cs="Arial"/>
          <w:b/>
          <w:sz w:val="22"/>
          <w:szCs w:val="22"/>
          <w:lang w:val="en-US" w:eastAsia="zh-CN"/>
        </w:rPr>
      </w:pPr>
      <w:r w:rsidRPr="0031288E">
        <w:rPr>
          <w:rFonts w:ascii="Arial" w:hAnsi="Arial" w:cs="Arial"/>
          <w:b/>
          <w:sz w:val="22"/>
          <w:szCs w:val="22"/>
        </w:rPr>
        <w:t>Agenda item:</w:t>
      </w:r>
      <w:bookmarkStart w:id="0" w:name="Source"/>
      <w:bookmarkEnd w:id="0"/>
      <w:r>
        <w:rPr>
          <w:rFonts w:ascii="Arial" w:hAnsi="Arial" w:cs="Arial"/>
          <w:b/>
          <w:sz w:val="22"/>
          <w:szCs w:val="22"/>
        </w:rPr>
        <w:tab/>
      </w:r>
      <w:r w:rsidR="0091797E">
        <w:rPr>
          <w:rFonts w:ascii="Arial" w:hAnsi="Arial" w:cs="Arial"/>
          <w:b/>
          <w:sz w:val="22"/>
          <w:szCs w:val="22"/>
        </w:rPr>
        <w:t>12.</w:t>
      </w:r>
      <w:r w:rsidR="007E5714">
        <w:rPr>
          <w:rFonts w:ascii="Arial" w:hAnsi="Arial" w:cs="Arial"/>
          <w:b/>
          <w:sz w:val="22"/>
          <w:szCs w:val="22"/>
        </w:rPr>
        <w:t>6</w:t>
      </w:r>
      <w:r w:rsidR="0091797E">
        <w:rPr>
          <w:rFonts w:ascii="Arial" w:hAnsi="Arial" w:cs="Arial"/>
          <w:b/>
          <w:sz w:val="22"/>
          <w:szCs w:val="22"/>
        </w:rPr>
        <w:t>.1</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754DAF04" w:rsidR="00712CC1" w:rsidRPr="00F45087" w:rsidRDefault="00712CC1" w:rsidP="00494761">
      <w:pPr>
        <w:tabs>
          <w:tab w:val="left" w:pos="1985"/>
        </w:tabs>
        <w:spacing w:after="120"/>
        <w:jc w:val="both"/>
        <w:rPr>
          <w:rFonts w:ascii="Arial" w:hAnsi="Arial" w:cs="Arial"/>
          <w:b/>
          <w:sz w:val="22"/>
          <w:szCs w:val="22"/>
          <w:lang w:val="en-CN"/>
        </w:rPr>
      </w:pPr>
      <w:r w:rsidRPr="0031288E">
        <w:rPr>
          <w:rFonts w:ascii="Arial" w:hAnsi="Arial" w:cs="Arial"/>
          <w:b/>
          <w:sz w:val="22"/>
          <w:szCs w:val="22"/>
        </w:rPr>
        <w:t>Title:</w:t>
      </w:r>
      <w:r w:rsidRPr="0031288E">
        <w:rPr>
          <w:rFonts w:ascii="Arial" w:hAnsi="Arial" w:cs="Arial"/>
          <w:b/>
          <w:sz w:val="22"/>
          <w:szCs w:val="22"/>
        </w:rPr>
        <w:tab/>
      </w:r>
      <w:r w:rsidR="00875752">
        <w:rPr>
          <w:rFonts w:ascii="Arial" w:hAnsi="Arial" w:cs="Arial"/>
          <w:b/>
          <w:sz w:val="22"/>
          <w:szCs w:val="22"/>
        </w:rPr>
        <w:tab/>
      </w:r>
      <w:r w:rsidR="007E5714" w:rsidRPr="007E5714">
        <w:rPr>
          <w:rFonts w:ascii="Arial" w:hAnsi="Arial" w:cs="Arial"/>
          <w:b/>
          <w:sz w:val="22"/>
          <w:szCs w:val="22"/>
          <w:lang w:val="en-CN"/>
        </w:rPr>
        <w:t>Work plan for NR high speed train scenario in FR1</w:t>
      </w:r>
    </w:p>
    <w:p w14:paraId="079A707A" w14:textId="54C288B0"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sidR="00D62783">
        <w:rPr>
          <w:rFonts w:ascii="Arial" w:hAnsi="Arial" w:cs="Arial"/>
          <w:b/>
          <w:sz w:val="22"/>
          <w:szCs w:val="22"/>
        </w:rPr>
        <w:t>Approval</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64206AC5" w14:textId="233081DC" w:rsidR="00DD464A" w:rsidRPr="000E79A6" w:rsidRDefault="000E79A6" w:rsidP="000E79A6">
      <w:pPr>
        <w:pStyle w:val="Caption"/>
        <w:rPr>
          <w:rFonts w:cs="v4.2.0"/>
          <w:b w:val="0"/>
          <w:bCs w:val="0"/>
          <w:lang w:val="en-US" w:eastAsia="zh-CN"/>
        </w:rPr>
      </w:pPr>
      <w:r w:rsidRPr="000E79A6">
        <w:rPr>
          <w:rFonts w:cs="v4.2.0"/>
          <w:b w:val="0"/>
          <w:bCs w:val="0"/>
          <w:lang w:val="en-US" w:eastAsia="zh-CN"/>
        </w:rPr>
        <w:t xml:space="preserve">In RANP#89e a new work item </w:t>
      </w:r>
      <w:r w:rsidR="00854565">
        <w:rPr>
          <w:rFonts w:cs="v4.2.0"/>
          <w:b w:val="0"/>
          <w:bCs w:val="0"/>
          <w:lang w:val="en-US" w:eastAsia="zh-CN"/>
        </w:rPr>
        <w:t xml:space="preserve">on </w:t>
      </w:r>
      <w:r w:rsidR="00854565" w:rsidRPr="00854565">
        <w:rPr>
          <w:rFonts w:cs="v4.2.0"/>
          <w:b w:val="0"/>
          <w:bCs w:val="0"/>
          <w:lang w:eastAsia="zh-CN"/>
        </w:rPr>
        <w:t xml:space="preserve">enhancement for </w:t>
      </w:r>
      <w:r w:rsidR="00854565" w:rsidRPr="00854565">
        <w:rPr>
          <w:rFonts w:cs="v4.2.0" w:hint="eastAsia"/>
          <w:b w:val="0"/>
          <w:bCs w:val="0"/>
          <w:lang w:eastAsia="zh-CN"/>
        </w:rPr>
        <w:t>NR high speed train scenario</w:t>
      </w:r>
      <w:r w:rsidR="00854565" w:rsidRPr="00854565">
        <w:rPr>
          <w:rFonts w:cs="v4.2.0"/>
          <w:b w:val="0"/>
          <w:bCs w:val="0"/>
          <w:lang w:eastAsia="zh-CN"/>
        </w:rPr>
        <w:t xml:space="preserve"> </w:t>
      </w:r>
      <w:r w:rsidR="00854565" w:rsidRPr="00854565">
        <w:rPr>
          <w:rFonts w:cs="v4.2.0" w:hint="eastAsia"/>
          <w:b w:val="0"/>
          <w:bCs w:val="0"/>
          <w:lang w:eastAsia="zh-CN"/>
        </w:rPr>
        <w:t>in</w:t>
      </w:r>
      <w:r w:rsidR="00854565" w:rsidRPr="00854565">
        <w:rPr>
          <w:rFonts w:cs="v4.2.0"/>
          <w:b w:val="0"/>
          <w:bCs w:val="0"/>
          <w:lang w:eastAsia="zh-CN"/>
        </w:rPr>
        <w:t xml:space="preserve"> FR1</w:t>
      </w:r>
      <w:r w:rsidRPr="000E79A6">
        <w:rPr>
          <w:rFonts w:cs="v4.2.0"/>
          <w:b w:val="0"/>
          <w:bCs w:val="0"/>
          <w:lang w:val="en-US" w:eastAsia="zh-CN"/>
        </w:rPr>
        <w:t xml:space="preserve"> was approved in [1], in which the following objectives are included:</w:t>
      </w:r>
    </w:p>
    <w:p w14:paraId="2FDA2D5C" w14:textId="77777777" w:rsidR="00222AF0" w:rsidRPr="003514B8" w:rsidRDefault="00222AF0" w:rsidP="00222AF0">
      <w:pPr>
        <w:numPr>
          <w:ilvl w:val="0"/>
          <w:numId w:val="23"/>
        </w:numPr>
        <w:jc w:val="both"/>
        <w:rPr>
          <w:rFonts w:eastAsia="SimSun"/>
          <w:lang w:eastAsia="zh-CN"/>
        </w:rPr>
      </w:pPr>
      <w:r w:rsidRPr="003514B8">
        <w:rPr>
          <w:rFonts w:eastAsia="SimSun"/>
          <w:lang w:eastAsia="zh-CN"/>
        </w:rPr>
        <w:t xml:space="preserve">CA </w:t>
      </w:r>
      <w:r>
        <w:rPr>
          <w:rFonts w:eastAsia="SimSun"/>
          <w:color w:val="000000"/>
          <w:lang w:eastAsia="zh-CN"/>
        </w:rPr>
        <w:t>scenario</w:t>
      </w:r>
    </w:p>
    <w:p w14:paraId="600AE1E2" w14:textId="77777777" w:rsidR="00222AF0" w:rsidRPr="0026275D" w:rsidRDefault="00222AF0" w:rsidP="00222AF0">
      <w:pPr>
        <w:numPr>
          <w:ilvl w:val="2"/>
          <w:numId w:val="24"/>
        </w:numPr>
        <w:ind w:leftChars="220" w:left="860"/>
        <w:jc w:val="both"/>
        <w:rPr>
          <w:rFonts w:eastAsia="SimSun"/>
          <w:color w:val="000000"/>
          <w:lang w:eastAsia="zh-CN"/>
        </w:rPr>
      </w:pPr>
      <w:r>
        <w:rPr>
          <w:rFonts w:eastAsia="SimSun"/>
          <w:color w:val="000000"/>
          <w:lang w:eastAsia="zh-CN"/>
        </w:rPr>
        <w:t>S</w:t>
      </w:r>
      <w:r w:rsidRPr="0026275D">
        <w:rPr>
          <w:rFonts w:eastAsia="SimSun"/>
          <w:color w:val="000000"/>
          <w:lang w:eastAsia="zh-CN"/>
        </w:rPr>
        <w:t xml:space="preserve">pecify the UE RRM </w:t>
      </w:r>
      <w:r>
        <w:rPr>
          <w:rFonts w:eastAsia="SimSun"/>
          <w:color w:val="000000"/>
          <w:lang w:eastAsia="zh-CN"/>
        </w:rPr>
        <w:t xml:space="preserve">core </w:t>
      </w:r>
      <w:r w:rsidRPr="0026275D">
        <w:rPr>
          <w:rFonts w:eastAsia="SimSun"/>
          <w:color w:val="000000"/>
          <w:lang w:eastAsia="zh-CN"/>
        </w:rPr>
        <w:t xml:space="preserve">requirements for CA scenario with the same target speed (up to 500km/h) and carrier frequency (up to 3.6 GHz) as Rel-16 NR HST </w:t>
      </w:r>
    </w:p>
    <w:p w14:paraId="1C889589" w14:textId="77777777" w:rsidR="00222AF0" w:rsidRPr="0026275D" w:rsidRDefault="00222AF0" w:rsidP="00222AF0">
      <w:pPr>
        <w:numPr>
          <w:ilvl w:val="3"/>
          <w:numId w:val="25"/>
        </w:numPr>
        <w:ind w:leftChars="430" w:left="1280"/>
        <w:jc w:val="both"/>
        <w:rPr>
          <w:rFonts w:eastAsia="SimSun"/>
          <w:color w:val="000000"/>
          <w:lang w:eastAsia="zh-CN"/>
        </w:rPr>
      </w:pPr>
      <w:r w:rsidRPr="0026275D">
        <w:rPr>
          <w:rFonts w:eastAsia="SimSun"/>
          <w:color w:val="000000"/>
          <w:lang w:eastAsia="zh-CN"/>
        </w:rPr>
        <w:t xml:space="preserve">PSS/SSS detection, time index detection, and measurement period for deactivated </w:t>
      </w:r>
      <w:proofErr w:type="spellStart"/>
      <w:r w:rsidRPr="0026275D">
        <w:rPr>
          <w:rFonts w:eastAsia="SimSun"/>
          <w:color w:val="000000"/>
          <w:lang w:eastAsia="zh-CN"/>
        </w:rPr>
        <w:t>SCell</w:t>
      </w:r>
      <w:proofErr w:type="spellEnd"/>
    </w:p>
    <w:p w14:paraId="3EDD7AF7" w14:textId="77777777" w:rsidR="00222AF0" w:rsidRPr="0026275D" w:rsidRDefault="00222AF0" w:rsidP="00222AF0">
      <w:pPr>
        <w:numPr>
          <w:ilvl w:val="3"/>
          <w:numId w:val="25"/>
        </w:numPr>
        <w:ind w:leftChars="430" w:left="1280"/>
        <w:jc w:val="both"/>
        <w:rPr>
          <w:rFonts w:eastAsia="SimSun"/>
          <w:color w:val="000000"/>
          <w:lang w:eastAsia="zh-CN"/>
        </w:rPr>
      </w:pPr>
      <w:r w:rsidRPr="0026275D">
        <w:rPr>
          <w:rFonts w:eastAsia="SimSun"/>
          <w:color w:val="000000"/>
          <w:lang w:eastAsia="zh-CN"/>
        </w:rPr>
        <w:t xml:space="preserve">PSS/SSS detection, time index detection, and measurement period for activated </w:t>
      </w:r>
      <w:proofErr w:type="spellStart"/>
      <w:r w:rsidRPr="0026275D">
        <w:rPr>
          <w:rFonts w:eastAsia="SimSun"/>
          <w:color w:val="000000"/>
          <w:lang w:eastAsia="zh-CN"/>
        </w:rPr>
        <w:t>SCell</w:t>
      </w:r>
      <w:proofErr w:type="spellEnd"/>
    </w:p>
    <w:p w14:paraId="51C33989" w14:textId="77777777" w:rsidR="00222AF0" w:rsidRPr="0026275D" w:rsidRDefault="00222AF0" w:rsidP="00222AF0">
      <w:pPr>
        <w:numPr>
          <w:ilvl w:val="3"/>
          <w:numId w:val="25"/>
        </w:numPr>
        <w:ind w:leftChars="430" w:left="1280"/>
        <w:jc w:val="both"/>
        <w:rPr>
          <w:rFonts w:eastAsia="SimSun"/>
          <w:color w:val="000000"/>
          <w:lang w:eastAsia="zh-CN"/>
        </w:rPr>
      </w:pPr>
      <w:proofErr w:type="spellStart"/>
      <w:r w:rsidRPr="0026275D">
        <w:rPr>
          <w:rFonts w:eastAsia="SimSun"/>
          <w:color w:val="000000"/>
          <w:lang w:eastAsia="zh-CN"/>
        </w:rPr>
        <w:t>SCell</w:t>
      </w:r>
      <w:proofErr w:type="spellEnd"/>
      <w:r w:rsidRPr="0026275D">
        <w:rPr>
          <w:rFonts w:eastAsia="SimSun"/>
          <w:color w:val="000000"/>
          <w:lang w:eastAsia="zh-CN"/>
        </w:rPr>
        <w:t xml:space="preserve"> </w:t>
      </w:r>
      <w:r w:rsidRPr="0026275D">
        <w:rPr>
          <w:rFonts w:eastAsia="SimSun" w:hint="eastAsia"/>
          <w:color w:val="000000"/>
          <w:lang w:eastAsia="zh-CN"/>
        </w:rPr>
        <w:t>a</w:t>
      </w:r>
      <w:r w:rsidRPr="0026275D">
        <w:rPr>
          <w:rFonts w:eastAsia="SimSun"/>
          <w:color w:val="000000"/>
          <w:lang w:eastAsia="zh-CN"/>
        </w:rPr>
        <w:t>ctivation</w:t>
      </w:r>
      <w:r w:rsidRPr="0026275D">
        <w:rPr>
          <w:rFonts w:eastAsia="SimSun" w:hint="eastAsia"/>
          <w:color w:val="000000"/>
          <w:lang w:eastAsia="zh-CN"/>
        </w:rPr>
        <w:t>/</w:t>
      </w:r>
      <w:r w:rsidRPr="0026275D">
        <w:rPr>
          <w:rFonts w:eastAsia="SimSun"/>
          <w:color w:val="000000"/>
          <w:lang w:eastAsia="zh-CN"/>
        </w:rPr>
        <w:t>deactivation delay requirement</w:t>
      </w:r>
    </w:p>
    <w:p w14:paraId="49831483" w14:textId="77777777" w:rsidR="00222AF0" w:rsidRDefault="00222AF0" w:rsidP="00222AF0">
      <w:pPr>
        <w:numPr>
          <w:ilvl w:val="3"/>
          <w:numId w:val="25"/>
        </w:numPr>
        <w:ind w:leftChars="430" w:left="1280"/>
        <w:jc w:val="both"/>
        <w:rPr>
          <w:rFonts w:eastAsia="SimSun" w:hint="eastAsia"/>
          <w:color w:val="000000"/>
          <w:lang w:eastAsia="zh-CN"/>
        </w:rPr>
      </w:pPr>
      <w:r w:rsidRPr="0026275D">
        <w:rPr>
          <w:rFonts w:eastAsia="SimSun"/>
          <w:color w:val="000000"/>
          <w:lang w:eastAsia="zh-CN"/>
        </w:rPr>
        <w:t>Others are not precluded</w:t>
      </w:r>
    </w:p>
    <w:p w14:paraId="0CB60851" w14:textId="1BA6AF47" w:rsidR="000E79A6" w:rsidRPr="00222AF0" w:rsidRDefault="00222AF0" w:rsidP="00222AF0">
      <w:pPr>
        <w:numPr>
          <w:ilvl w:val="2"/>
          <w:numId w:val="24"/>
        </w:numPr>
        <w:ind w:leftChars="220" w:left="860"/>
        <w:jc w:val="both"/>
        <w:rPr>
          <w:rFonts w:eastAsia="SimSun"/>
          <w:color w:val="000000"/>
          <w:lang w:eastAsia="zh-CN"/>
        </w:rPr>
      </w:pPr>
      <w:r w:rsidRPr="007660F1">
        <w:rPr>
          <w:rFonts w:eastAsia="SimSun" w:hint="eastAsia"/>
          <w:color w:val="000000"/>
          <w:lang w:eastAsia="zh-CN"/>
        </w:rPr>
        <w:t xml:space="preserve">If needed, </w:t>
      </w:r>
      <w:r w:rsidRPr="007660F1">
        <w:rPr>
          <w:rFonts w:eastAsia="SimSun"/>
          <w:color w:val="000000"/>
          <w:lang w:eastAsia="zh-CN"/>
        </w:rPr>
        <w:t>signalling</w:t>
      </w:r>
      <w:r w:rsidRPr="007660F1">
        <w:rPr>
          <w:rFonts w:eastAsia="SimSun" w:hint="eastAsia"/>
          <w:color w:val="000000"/>
          <w:lang w:eastAsia="zh-CN"/>
        </w:rPr>
        <w:t xml:space="preserve"> impact should be discussed in RAN2</w:t>
      </w:r>
    </w:p>
    <w:p w14:paraId="13CEEFBA" w14:textId="0DD5854E" w:rsidR="00B3102F" w:rsidRPr="00B3102F" w:rsidRDefault="00B3102F" w:rsidP="00B3102F">
      <w:pPr>
        <w:pStyle w:val="Caption"/>
        <w:rPr>
          <w:rFonts w:cs="v4.2.0"/>
          <w:b w:val="0"/>
          <w:bCs w:val="0"/>
          <w:lang w:val="en-US" w:eastAsia="zh-CN"/>
        </w:rPr>
      </w:pPr>
      <w:r>
        <w:rPr>
          <w:rFonts w:cs="v4.2.0"/>
          <w:b w:val="0"/>
          <w:bCs w:val="0"/>
          <w:lang w:val="en-US" w:eastAsia="zh-CN"/>
        </w:rPr>
        <w:t>Work plan for this work item is expected to be approved in this RAN4 meeting. In this contribution detailed work plan for core part will be provided.</w:t>
      </w:r>
    </w:p>
    <w:p w14:paraId="11114A88" w14:textId="13505ECF" w:rsidR="00712CC1" w:rsidRDefault="00E14AA5" w:rsidP="00712CC1">
      <w:pPr>
        <w:pStyle w:val="Heading1"/>
        <w:numPr>
          <w:ilvl w:val="0"/>
          <w:numId w:val="10"/>
        </w:numPr>
        <w:pBdr>
          <w:top w:val="single" w:sz="12" w:space="2" w:color="auto"/>
        </w:pBdr>
        <w:tabs>
          <w:tab w:val="num" w:pos="45"/>
        </w:tabs>
        <w:jc w:val="both"/>
        <w:rPr>
          <w:sz w:val="32"/>
        </w:rPr>
      </w:pPr>
      <w:r>
        <w:rPr>
          <w:sz w:val="32"/>
        </w:rPr>
        <w:t>Work plan</w:t>
      </w:r>
      <w:r w:rsidR="00590A8D">
        <w:rPr>
          <w:sz w:val="32"/>
        </w:rPr>
        <w:t xml:space="preserve"> for core part</w:t>
      </w:r>
    </w:p>
    <w:p w14:paraId="7FD5FD86" w14:textId="52FC74EA" w:rsidR="000E79A6" w:rsidRDefault="00B3102F" w:rsidP="00B3102F">
      <w:pPr>
        <w:pStyle w:val="ListParagraph"/>
        <w:numPr>
          <w:ilvl w:val="0"/>
          <w:numId w:val="21"/>
        </w:numPr>
        <w:ind w:left="0" w:firstLineChars="0" w:firstLine="0"/>
        <w:rPr>
          <w:lang w:val="en-US" w:eastAsia="zh-CN"/>
        </w:rPr>
      </w:pPr>
      <w:r>
        <w:rPr>
          <w:lang w:val="en-US" w:eastAsia="zh-CN"/>
        </w:rPr>
        <w:t>3GPP RAN4#97e (</w:t>
      </w:r>
      <w:proofErr w:type="gramStart"/>
      <w:r>
        <w:rPr>
          <w:lang w:val="en-US" w:eastAsia="zh-CN"/>
        </w:rPr>
        <w:t>Nov.,</w:t>
      </w:r>
      <w:proofErr w:type="gramEnd"/>
      <w:r>
        <w:rPr>
          <w:lang w:val="en-US" w:eastAsia="zh-CN"/>
        </w:rPr>
        <w:t xml:space="preserve"> 2020)</w:t>
      </w:r>
    </w:p>
    <w:p w14:paraId="3A1E06C1" w14:textId="074A562B" w:rsidR="00B3102F" w:rsidRDefault="00B3102F" w:rsidP="00B3102F">
      <w:pPr>
        <w:pStyle w:val="ListParagraph"/>
        <w:numPr>
          <w:ilvl w:val="0"/>
          <w:numId w:val="22"/>
        </w:numPr>
        <w:ind w:firstLineChars="0"/>
        <w:rPr>
          <w:lang w:val="en-US" w:eastAsia="zh-CN"/>
        </w:rPr>
      </w:pPr>
      <w:r>
        <w:rPr>
          <w:lang w:val="en-US" w:eastAsia="zh-CN"/>
        </w:rPr>
        <w:t>Discuss and approve work plan for core part.</w:t>
      </w:r>
    </w:p>
    <w:p w14:paraId="02BB07E0" w14:textId="242274C8" w:rsidR="00B3102F" w:rsidRDefault="00B3102F" w:rsidP="00B3102F">
      <w:pPr>
        <w:pStyle w:val="ListParagraph"/>
        <w:numPr>
          <w:ilvl w:val="0"/>
          <w:numId w:val="21"/>
        </w:numPr>
        <w:ind w:left="0" w:firstLineChars="0" w:firstLine="0"/>
        <w:rPr>
          <w:lang w:val="en-US" w:eastAsia="zh-CN"/>
        </w:rPr>
      </w:pPr>
      <w:r>
        <w:rPr>
          <w:lang w:val="en-US" w:eastAsia="zh-CN"/>
        </w:rPr>
        <w:t>3GPP RAN4#98e (</w:t>
      </w:r>
      <w:proofErr w:type="gramStart"/>
      <w:r>
        <w:rPr>
          <w:lang w:val="en-US" w:eastAsia="zh-CN"/>
        </w:rPr>
        <w:t>Feb.,</w:t>
      </w:r>
      <w:proofErr w:type="gramEnd"/>
      <w:r>
        <w:rPr>
          <w:lang w:val="en-US" w:eastAsia="zh-CN"/>
        </w:rPr>
        <w:t xml:space="preserve"> 2021)</w:t>
      </w:r>
    </w:p>
    <w:p w14:paraId="58E6D5FA" w14:textId="6FE73624" w:rsidR="00B3102F" w:rsidRDefault="00222AF0" w:rsidP="00B3102F">
      <w:pPr>
        <w:pStyle w:val="ListParagraph"/>
        <w:numPr>
          <w:ilvl w:val="0"/>
          <w:numId w:val="22"/>
        </w:numPr>
        <w:ind w:firstLineChars="0"/>
        <w:rPr>
          <w:lang w:val="en-US" w:eastAsia="zh-CN"/>
        </w:rPr>
      </w:pPr>
      <w:r>
        <w:rPr>
          <w:lang w:val="en-US" w:eastAsia="zh-CN"/>
        </w:rPr>
        <w:t xml:space="preserve">Enhancement for deactivated </w:t>
      </w:r>
      <w:proofErr w:type="spellStart"/>
      <w:r>
        <w:rPr>
          <w:lang w:val="en-US" w:eastAsia="zh-CN"/>
        </w:rPr>
        <w:t>SCell</w:t>
      </w:r>
      <w:proofErr w:type="spellEnd"/>
    </w:p>
    <w:p w14:paraId="40E06E32" w14:textId="70CE7E04" w:rsidR="00B3102F" w:rsidRPr="009A4BBE" w:rsidRDefault="003B3D5F" w:rsidP="00B3102F">
      <w:pPr>
        <w:pStyle w:val="ListParagraph"/>
        <w:numPr>
          <w:ilvl w:val="1"/>
          <w:numId w:val="22"/>
        </w:numPr>
        <w:ind w:firstLineChars="0"/>
        <w:rPr>
          <w:lang w:val="en-US" w:eastAsia="zh-CN"/>
        </w:rPr>
      </w:pPr>
      <w:r>
        <w:rPr>
          <w:lang w:val="en-US" w:eastAsia="zh-CN"/>
        </w:rPr>
        <w:t xml:space="preserve">Initial discussion on </w:t>
      </w:r>
      <w:r w:rsidR="00222AF0">
        <w:rPr>
          <w:lang w:val="en-US" w:eastAsia="zh-CN"/>
        </w:rPr>
        <w:t xml:space="preserve">enhancement for </w:t>
      </w:r>
      <w:r w:rsidR="00222AF0" w:rsidRPr="00222AF0">
        <w:rPr>
          <w:sz w:val="20"/>
          <w:szCs w:val="20"/>
          <w:lang w:val="en-GB"/>
        </w:rPr>
        <w:t>PSS/SSS detection, time index detection, and measurement period</w:t>
      </w:r>
      <w:r w:rsidR="00222AF0">
        <w:rPr>
          <w:sz w:val="20"/>
          <w:szCs w:val="20"/>
          <w:lang w:val="en-GB"/>
        </w:rPr>
        <w:t xml:space="preserve"> for deactivated </w:t>
      </w:r>
      <w:proofErr w:type="spellStart"/>
      <w:r w:rsidR="00222AF0">
        <w:rPr>
          <w:sz w:val="20"/>
          <w:szCs w:val="20"/>
          <w:lang w:val="en-GB"/>
        </w:rPr>
        <w:t>SCell</w:t>
      </w:r>
      <w:proofErr w:type="spellEnd"/>
      <w:r w:rsidR="00222AF0">
        <w:rPr>
          <w:sz w:val="20"/>
          <w:szCs w:val="20"/>
          <w:lang w:val="en-GB"/>
        </w:rPr>
        <w:t>.</w:t>
      </w:r>
      <w:r w:rsidR="00576A62">
        <w:rPr>
          <w:sz w:val="20"/>
          <w:szCs w:val="20"/>
          <w:lang w:val="en-US"/>
        </w:rPr>
        <w:t xml:space="preserve"> </w:t>
      </w:r>
    </w:p>
    <w:p w14:paraId="53FD50A0" w14:textId="480EBCDC" w:rsidR="00EF3798" w:rsidRPr="00EF3798" w:rsidRDefault="00222AF0" w:rsidP="00EF3798">
      <w:pPr>
        <w:pStyle w:val="ListParagraph"/>
        <w:numPr>
          <w:ilvl w:val="0"/>
          <w:numId w:val="22"/>
        </w:numPr>
        <w:ind w:firstLineChars="0"/>
        <w:rPr>
          <w:lang w:val="en-US" w:eastAsia="zh-CN"/>
        </w:rPr>
      </w:pPr>
      <w:r>
        <w:rPr>
          <w:sz w:val="20"/>
          <w:szCs w:val="20"/>
          <w:lang w:val="en-US"/>
        </w:rPr>
        <w:t xml:space="preserve">Enhancement for active </w:t>
      </w:r>
      <w:proofErr w:type="spellStart"/>
      <w:r>
        <w:rPr>
          <w:sz w:val="20"/>
          <w:szCs w:val="20"/>
          <w:lang w:val="en-US"/>
        </w:rPr>
        <w:t>SCell</w:t>
      </w:r>
      <w:proofErr w:type="spellEnd"/>
    </w:p>
    <w:p w14:paraId="04F581C5" w14:textId="66075980" w:rsidR="00222AF0" w:rsidRPr="009A4BBE" w:rsidRDefault="00222AF0" w:rsidP="00222AF0">
      <w:pPr>
        <w:pStyle w:val="ListParagraph"/>
        <w:numPr>
          <w:ilvl w:val="1"/>
          <w:numId w:val="22"/>
        </w:numPr>
        <w:ind w:firstLineChars="0"/>
        <w:rPr>
          <w:lang w:val="en-US" w:eastAsia="zh-CN"/>
        </w:rPr>
      </w:pPr>
      <w:r>
        <w:rPr>
          <w:lang w:val="en-US" w:eastAsia="zh-CN"/>
        </w:rPr>
        <w:t xml:space="preserve">Initial discussion on enhancement for </w:t>
      </w:r>
      <w:r w:rsidRPr="00222AF0">
        <w:rPr>
          <w:sz w:val="20"/>
          <w:szCs w:val="20"/>
          <w:lang w:val="en-GB"/>
        </w:rPr>
        <w:t>PSS/SSS detection, time index detection, and measurement period</w:t>
      </w:r>
      <w:r>
        <w:rPr>
          <w:sz w:val="20"/>
          <w:szCs w:val="20"/>
          <w:lang w:val="en-GB"/>
        </w:rPr>
        <w:t xml:space="preserve"> for </w:t>
      </w:r>
      <w:r>
        <w:rPr>
          <w:sz w:val="20"/>
          <w:szCs w:val="20"/>
          <w:lang w:val="en-GB"/>
        </w:rPr>
        <w:t>activated</w:t>
      </w:r>
      <w:r>
        <w:rPr>
          <w:sz w:val="20"/>
          <w:szCs w:val="20"/>
          <w:lang w:val="en-GB"/>
        </w:rPr>
        <w:t xml:space="preserve"> </w:t>
      </w:r>
      <w:proofErr w:type="spellStart"/>
      <w:r>
        <w:rPr>
          <w:sz w:val="20"/>
          <w:szCs w:val="20"/>
          <w:lang w:val="en-GB"/>
        </w:rPr>
        <w:t>SCell</w:t>
      </w:r>
      <w:proofErr w:type="spellEnd"/>
      <w:r>
        <w:rPr>
          <w:sz w:val="20"/>
          <w:szCs w:val="20"/>
          <w:lang w:val="en-GB"/>
        </w:rPr>
        <w:t>.</w:t>
      </w:r>
      <w:r>
        <w:rPr>
          <w:sz w:val="20"/>
          <w:szCs w:val="20"/>
          <w:lang w:val="en-US"/>
        </w:rPr>
        <w:t xml:space="preserve"> </w:t>
      </w:r>
    </w:p>
    <w:p w14:paraId="72E744EB" w14:textId="30DA3A46" w:rsidR="00576A62" w:rsidRDefault="00222AF0" w:rsidP="00576A62">
      <w:pPr>
        <w:pStyle w:val="ListParagraph"/>
        <w:numPr>
          <w:ilvl w:val="0"/>
          <w:numId w:val="22"/>
        </w:numPr>
        <w:ind w:firstLineChars="0"/>
        <w:rPr>
          <w:lang w:val="en-US" w:eastAsia="zh-CN"/>
        </w:rPr>
      </w:pPr>
      <w:r>
        <w:rPr>
          <w:lang w:val="en-US" w:eastAsia="zh-CN"/>
        </w:rPr>
        <w:t xml:space="preserve">Enhancement for </w:t>
      </w:r>
      <w:proofErr w:type="spellStart"/>
      <w:r>
        <w:rPr>
          <w:lang w:val="en-US" w:eastAsia="zh-CN"/>
        </w:rPr>
        <w:t>SCell</w:t>
      </w:r>
      <w:proofErr w:type="spellEnd"/>
      <w:r>
        <w:rPr>
          <w:lang w:val="en-US" w:eastAsia="zh-CN"/>
        </w:rPr>
        <w:t xml:space="preserve"> activation/deactivation delay </w:t>
      </w:r>
    </w:p>
    <w:p w14:paraId="46EB65D8" w14:textId="466C0E34" w:rsidR="00576A62" w:rsidRPr="00222AF0" w:rsidRDefault="002B0AFA" w:rsidP="00576A62">
      <w:pPr>
        <w:pStyle w:val="ListParagraph"/>
        <w:numPr>
          <w:ilvl w:val="1"/>
          <w:numId w:val="22"/>
        </w:numPr>
        <w:ind w:firstLineChars="0"/>
        <w:rPr>
          <w:lang w:val="en-US" w:eastAsia="zh-CN"/>
        </w:rPr>
      </w:pPr>
      <w:r>
        <w:rPr>
          <w:lang w:val="en-US" w:eastAsia="zh-CN"/>
        </w:rPr>
        <w:t xml:space="preserve">Initial discussion on </w:t>
      </w:r>
      <w:r w:rsidR="00222AF0">
        <w:rPr>
          <w:sz w:val="20"/>
          <w:szCs w:val="20"/>
          <w:lang w:val="en-US"/>
        </w:rPr>
        <w:t xml:space="preserve">enhancement for </w:t>
      </w:r>
      <w:proofErr w:type="spellStart"/>
      <w:r w:rsidR="00222AF0">
        <w:rPr>
          <w:lang w:val="en-US" w:eastAsia="zh-CN"/>
        </w:rPr>
        <w:t>SCell</w:t>
      </w:r>
      <w:proofErr w:type="spellEnd"/>
      <w:r w:rsidR="00222AF0">
        <w:rPr>
          <w:lang w:val="en-US" w:eastAsia="zh-CN"/>
        </w:rPr>
        <w:t xml:space="preserve"> activation/deactivation delay</w:t>
      </w:r>
    </w:p>
    <w:p w14:paraId="246F32BA" w14:textId="5227E552" w:rsidR="00222AF0" w:rsidRPr="00D64FE2" w:rsidRDefault="00222AF0" w:rsidP="00222AF0">
      <w:pPr>
        <w:pStyle w:val="ListParagraph"/>
        <w:numPr>
          <w:ilvl w:val="0"/>
          <w:numId w:val="22"/>
        </w:numPr>
        <w:ind w:firstLineChars="0"/>
        <w:rPr>
          <w:lang w:val="en-US" w:eastAsia="zh-CN"/>
        </w:rPr>
      </w:pPr>
      <w:r>
        <w:rPr>
          <w:sz w:val="20"/>
          <w:szCs w:val="20"/>
          <w:lang w:val="en-US"/>
        </w:rPr>
        <w:t>Other enhancements.</w:t>
      </w:r>
    </w:p>
    <w:p w14:paraId="5F95559A" w14:textId="3FDC1875" w:rsidR="00D64FE2" w:rsidRPr="002B0AFA" w:rsidRDefault="00D64FE2" w:rsidP="00D64FE2">
      <w:pPr>
        <w:pStyle w:val="ListParagraph"/>
        <w:numPr>
          <w:ilvl w:val="1"/>
          <w:numId w:val="22"/>
        </w:numPr>
        <w:ind w:firstLineChars="0"/>
        <w:rPr>
          <w:lang w:val="en-US" w:eastAsia="zh-CN"/>
        </w:rPr>
      </w:pPr>
      <w:r>
        <w:rPr>
          <w:sz w:val="20"/>
          <w:szCs w:val="20"/>
          <w:lang w:val="en-US"/>
        </w:rPr>
        <w:t>Initial discussion on other potential enhancement.</w:t>
      </w:r>
    </w:p>
    <w:p w14:paraId="23F33F94" w14:textId="17BF3F39" w:rsidR="00A6196C" w:rsidRDefault="00A6196C" w:rsidP="00A6196C">
      <w:pPr>
        <w:pStyle w:val="ListParagraph"/>
        <w:numPr>
          <w:ilvl w:val="0"/>
          <w:numId w:val="21"/>
        </w:numPr>
        <w:ind w:left="0" w:firstLineChars="0" w:firstLine="0"/>
        <w:rPr>
          <w:lang w:val="en-US" w:eastAsia="zh-CN"/>
        </w:rPr>
      </w:pPr>
      <w:r>
        <w:rPr>
          <w:lang w:val="en-US" w:eastAsia="zh-CN"/>
        </w:rPr>
        <w:t>3GPP RAN4#98</w:t>
      </w:r>
      <w:r w:rsidR="001E1ABA">
        <w:rPr>
          <w:lang w:val="en-US" w:eastAsia="zh-CN"/>
        </w:rPr>
        <w:t>bis-</w:t>
      </w:r>
      <w:r>
        <w:rPr>
          <w:lang w:val="en-US" w:eastAsia="zh-CN"/>
        </w:rPr>
        <w:t>e (</w:t>
      </w:r>
      <w:proofErr w:type="gramStart"/>
      <w:r w:rsidR="001E1ABA">
        <w:rPr>
          <w:lang w:val="en-US" w:eastAsia="zh-CN"/>
        </w:rPr>
        <w:t>Apr</w:t>
      </w:r>
      <w:r>
        <w:rPr>
          <w:lang w:val="en-US" w:eastAsia="zh-CN"/>
        </w:rPr>
        <w:t>.,</w:t>
      </w:r>
      <w:proofErr w:type="gramEnd"/>
      <w:r>
        <w:rPr>
          <w:lang w:val="en-US" w:eastAsia="zh-CN"/>
        </w:rPr>
        <w:t xml:space="preserve"> 2021)</w:t>
      </w:r>
    </w:p>
    <w:p w14:paraId="2AD88C50" w14:textId="77777777" w:rsidR="00D64FE2" w:rsidRPr="00D64FE2" w:rsidRDefault="00D64FE2" w:rsidP="00D64FE2">
      <w:pPr>
        <w:numPr>
          <w:ilvl w:val="0"/>
          <w:numId w:val="22"/>
        </w:numPr>
        <w:rPr>
          <w:lang w:val="en-US" w:eastAsia="zh-CN"/>
        </w:rPr>
      </w:pPr>
      <w:r w:rsidRPr="00D64FE2">
        <w:rPr>
          <w:lang w:val="en-US" w:eastAsia="zh-CN"/>
        </w:rPr>
        <w:t xml:space="preserve">Enhancement for deactivated </w:t>
      </w:r>
      <w:proofErr w:type="spellStart"/>
      <w:r w:rsidRPr="00D64FE2">
        <w:rPr>
          <w:lang w:val="en-US" w:eastAsia="zh-CN"/>
        </w:rPr>
        <w:t>SCell</w:t>
      </w:r>
      <w:proofErr w:type="spellEnd"/>
    </w:p>
    <w:p w14:paraId="508BAB8F" w14:textId="18857710" w:rsidR="00D64FE2" w:rsidRPr="00D64FE2" w:rsidRDefault="00D64FE2" w:rsidP="00D64FE2">
      <w:pPr>
        <w:numPr>
          <w:ilvl w:val="1"/>
          <w:numId w:val="22"/>
        </w:numPr>
        <w:rPr>
          <w:lang w:val="en-US" w:eastAsia="zh-CN"/>
        </w:rPr>
      </w:pPr>
      <w:r>
        <w:rPr>
          <w:lang w:val="en-US" w:eastAsia="zh-CN"/>
        </w:rPr>
        <w:t>Further</w:t>
      </w:r>
      <w:r w:rsidRPr="00D64FE2">
        <w:rPr>
          <w:lang w:val="en-US" w:eastAsia="zh-CN"/>
        </w:rPr>
        <w:t xml:space="preserve"> discussion on enhancement for </w:t>
      </w:r>
      <w:r w:rsidRPr="00D64FE2">
        <w:rPr>
          <w:lang w:eastAsia="zh-CN"/>
        </w:rPr>
        <w:t xml:space="preserve">PSS/SSS detection, time index detection, and measurement period for deactivated </w:t>
      </w:r>
      <w:proofErr w:type="spellStart"/>
      <w:r w:rsidRPr="00D64FE2">
        <w:rPr>
          <w:lang w:eastAsia="zh-CN"/>
        </w:rPr>
        <w:t>SCell</w:t>
      </w:r>
      <w:proofErr w:type="spellEnd"/>
      <w:r w:rsidRPr="00D64FE2">
        <w:rPr>
          <w:lang w:eastAsia="zh-CN"/>
        </w:rPr>
        <w:t>.</w:t>
      </w:r>
      <w:r w:rsidRPr="00D64FE2">
        <w:rPr>
          <w:lang w:val="en-US" w:eastAsia="zh-CN"/>
        </w:rPr>
        <w:t xml:space="preserve"> </w:t>
      </w:r>
    </w:p>
    <w:p w14:paraId="19416644" w14:textId="77777777" w:rsidR="00D64FE2" w:rsidRPr="00D64FE2" w:rsidRDefault="00D64FE2" w:rsidP="00D64FE2">
      <w:pPr>
        <w:numPr>
          <w:ilvl w:val="0"/>
          <w:numId w:val="22"/>
        </w:numPr>
        <w:rPr>
          <w:lang w:val="en-US" w:eastAsia="zh-CN"/>
        </w:rPr>
      </w:pPr>
      <w:r w:rsidRPr="00D64FE2">
        <w:rPr>
          <w:lang w:val="en-US" w:eastAsia="zh-CN"/>
        </w:rPr>
        <w:lastRenderedPageBreak/>
        <w:t xml:space="preserve">Enhancement for active </w:t>
      </w:r>
      <w:proofErr w:type="spellStart"/>
      <w:r w:rsidRPr="00D64FE2">
        <w:rPr>
          <w:lang w:val="en-US" w:eastAsia="zh-CN"/>
        </w:rPr>
        <w:t>SCell</w:t>
      </w:r>
      <w:proofErr w:type="spellEnd"/>
    </w:p>
    <w:p w14:paraId="7CFD05F5" w14:textId="4CEE5270" w:rsidR="00D64FE2" w:rsidRPr="00D64FE2" w:rsidRDefault="00D64FE2" w:rsidP="00D64FE2">
      <w:pPr>
        <w:numPr>
          <w:ilvl w:val="1"/>
          <w:numId w:val="22"/>
        </w:numPr>
        <w:rPr>
          <w:lang w:val="en-US" w:eastAsia="zh-CN"/>
        </w:rPr>
      </w:pPr>
      <w:r>
        <w:rPr>
          <w:lang w:val="en-US" w:eastAsia="zh-CN"/>
        </w:rPr>
        <w:t>Further</w:t>
      </w:r>
      <w:r w:rsidRPr="00D64FE2">
        <w:rPr>
          <w:lang w:val="en-US" w:eastAsia="zh-CN"/>
        </w:rPr>
        <w:t xml:space="preserve"> discussion on enhancement for </w:t>
      </w:r>
      <w:r w:rsidRPr="00D64FE2">
        <w:rPr>
          <w:lang w:eastAsia="zh-CN"/>
        </w:rPr>
        <w:t xml:space="preserve">PSS/SSS detection, time index detection, and measurement period for activated </w:t>
      </w:r>
      <w:proofErr w:type="spellStart"/>
      <w:r w:rsidRPr="00D64FE2">
        <w:rPr>
          <w:lang w:eastAsia="zh-CN"/>
        </w:rPr>
        <w:t>SCell</w:t>
      </w:r>
      <w:proofErr w:type="spellEnd"/>
      <w:r w:rsidRPr="00D64FE2">
        <w:rPr>
          <w:lang w:eastAsia="zh-CN"/>
        </w:rPr>
        <w:t>.</w:t>
      </w:r>
      <w:r w:rsidRPr="00D64FE2">
        <w:rPr>
          <w:lang w:val="en-US" w:eastAsia="zh-CN"/>
        </w:rPr>
        <w:t xml:space="preserve"> </w:t>
      </w:r>
    </w:p>
    <w:p w14:paraId="11DA7E3E" w14:textId="77777777" w:rsidR="00D64FE2" w:rsidRPr="00D64FE2" w:rsidRDefault="00D64FE2" w:rsidP="00D64FE2">
      <w:pPr>
        <w:numPr>
          <w:ilvl w:val="0"/>
          <w:numId w:val="22"/>
        </w:numPr>
        <w:rPr>
          <w:lang w:val="en-US" w:eastAsia="zh-CN"/>
        </w:rPr>
      </w:pPr>
      <w:r w:rsidRPr="00D64FE2">
        <w:rPr>
          <w:lang w:val="en-US" w:eastAsia="zh-CN"/>
        </w:rPr>
        <w:t xml:space="preserve">Enhancement for </w:t>
      </w:r>
      <w:proofErr w:type="spellStart"/>
      <w:r w:rsidRPr="00D64FE2">
        <w:rPr>
          <w:lang w:val="en-US" w:eastAsia="zh-CN"/>
        </w:rPr>
        <w:t>SCell</w:t>
      </w:r>
      <w:proofErr w:type="spellEnd"/>
      <w:r w:rsidRPr="00D64FE2">
        <w:rPr>
          <w:lang w:val="en-US" w:eastAsia="zh-CN"/>
        </w:rPr>
        <w:t xml:space="preserve"> activation/deactivation delay </w:t>
      </w:r>
    </w:p>
    <w:p w14:paraId="0629DC48" w14:textId="6403786B" w:rsidR="00D64FE2" w:rsidRPr="00D64FE2" w:rsidRDefault="00D64FE2" w:rsidP="00D64FE2">
      <w:pPr>
        <w:numPr>
          <w:ilvl w:val="1"/>
          <w:numId w:val="22"/>
        </w:numPr>
        <w:rPr>
          <w:lang w:val="en-US" w:eastAsia="zh-CN"/>
        </w:rPr>
      </w:pPr>
      <w:r>
        <w:rPr>
          <w:lang w:val="en-US" w:eastAsia="zh-CN"/>
        </w:rPr>
        <w:t>Further</w:t>
      </w:r>
      <w:r w:rsidRPr="00D64FE2">
        <w:rPr>
          <w:lang w:val="en-US" w:eastAsia="zh-CN"/>
        </w:rPr>
        <w:t xml:space="preserve"> discussion on enhancement for </w:t>
      </w:r>
      <w:proofErr w:type="spellStart"/>
      <w:r w:rsidRPr="00D64FE2">
        <w:rPr>
          <w:lang w:val="en-US" w:eastAsia="zh-CN"/>
        </w:rPr>
        <w:t>SCell</w:t>
      </w:r>
      <w:proofErr w:type="spellEnd"/>
      <w:r w:rsidRPr="00D64FE2">
        <w:rPr>
          <w:lang w:val="en-US" w:eastAsia="zh-CN"/>
        </w:rPr>
        <w:t xml:space="preserve"> activation/deactivation delay</w:t>
      </w:r>
    </w:p>
    <w:p w14:paraId="0EF45BC6" w14:textId="77777777" w:rsidR="00D64FE2" w:rsidRPr="00D64FE2" w:rsidRDefault="00D64FE2" w:rsidP="00D64FE2">
      <w:pPr>
        <w:numPr>
          <w:ilvl w:val="0"/>
          <w:numId w:val="22"/>
        </w:numPr>
        <w:rPr>
          <w:lang w:val="en-US" w:eastAsia="zh-CN"/>
        </w:rPr>
      </w:pPr>
      <w:r w:rsidRPr="00D64FE2">
        <w:rPr>
          <w:lang w:val="en-US" w:eastAsia="zh-CN"/>
        </w:rPr>
        <w:t>Other enhancements.</w:t>
      </w:r>
    </w:p>
    <w:p w14:paraId="112A9D13" w14:textId="51262161" w:rsidR="00D64FE2" w:rsidRPr="00D64FE2" w:rsidRDefault="00D64FE2" w:rsidP="00D64FE2">
      <w:pPr>
        <w:numPr>
          <w:ilvl w:val="1"/>
          <w:numId w:val="22"/>
        </w:numPr>
        <w:rPr>
          <w:lang w:val="en-US" w:eastAsia="zh-CN"/>
        </w:rPr>
      </w:pPr>
      <w:r>
        <w:rPr>
          <w:lang w:val="en-US" w:eastAsia="zh-CN"/>
        </w:rPr>
        <w:t>Conclude</w:t>
      </w:r>
      <w:r w:rsidRPr="00D64FE2">
        <w:rPr>
          <w:lang w:val="en-US" w:eastAsia="zh-CN"/>
        </w:rPr>
        <w:t xml:space="preserve"> on other enhancement</w:t>
      </w:r>
      <w:r>
        <w:rPr>
          <w:lang w:val="en-US" w:eastAsia="zh-CN"/>
        </w:rPr>
        <w:t xml:space="preserve"> if any</w:t>
      </w:r>
      <w:r w:rsidRPr="00D64FE2">
        <w:rPr>
          <w:lang w:val="en-US" w:eastAsia="zh-CN"/>
        </w:rPr>
        <w:t>.</w:t>
      </w:r>
    </w:p>
    <w:p w14:paraId="36D24D36" w14:textId="51262161" w:rsidR="00770C37" w:rsidRDefault="00770C37" w:rsidP="00770C37">
      <w:pPr>
        <w:pStyle w:val="ListParagraph"/>
        <w:numPr>
          <w:ilvl w:val="0"/>
          <w:numId w:val="21"/>
        </w:numPr>
        <w:ind w:left="0" w:firstLineChars="0" w:firstLine="0"/>
        <w:rPr>
          <w:lang w:val="en-US" w:eastAsia="zh-CN"/>
        </w:rPr>
      </w:pPr>
      <w:r>
        <w:rPr>
          <w:lang w:val="en-US" w:eastAsia="zh-CN"/>
        </w:rPr>
        <w:t>3GPP RAN4#99e (May., 2021)</w:t>
      </w:r>
    </w:p>
    <w:p w14:paraId="36567C5D" w14:textId="77777777" w:rsidR="00D64FE2" w:rsidRPr="00D64FE2" w:rsidRDefault="00D64FE2" w:rsidP="00D64FE2">
      <w:pPr>
        <w:numPr>
          <w:ilvl w:val="0"/>
          <w:numId w:val="22"/>
        </w:numPr>
        <w:rPr>
          <w:lang w:val="en-US" w:eastAsia="zh-CN"/>
        </w:rPr>
      </w:pPr>
      <w:r w:rsidRPr="00D64FE2">
        <w:rPr>
          <w:lang w:val="en-US" w:eastAsia="zh-CN"/>
        </w:rPr>
        <w:t xml:space="preserve">Enhancement for deactivated </w:t>
      </w:r>
      <w:proofErr w:type="spellStart"/>
      <w:r w:rsidRPr="00D64FE2">
        <w:rPr>
          <w:lang w:val="en-US" w:eastAsia="zh-CN"/>
        </w:rPr>
        <w:t>SCell</w:t>
      </w:r>
      <w:proofErr w:type="spellEnd"/>
    </w:p>
    <w:p w14:paraId="2EEDC06C" w14:textId="2DF21B90" w:rsidR="00D64FE2" w:rsidRDefault="00D64FE2" w:rsidP="00D64FE2">
      <w:pPr>
        <w:numPr>
          <w:ilvl w:val="1"/>
          <w:numId w:val="22"/>
        </w:numPr>
        <w:rPr>
          <w:lang w:val="en-US" w:eastAsia="zh-CN"/>
        </w:rPr>
      </w:pPr>
      <w:r w:rsidRPr="00D64FE2">
        <w:rPr>
          <w:lang w:val="en-US" w:eastAsia="zh-CN"/>
        </w:rPr>
        <w:t xml:space="preserve">Further discussion on enhancement for </w:t>
      </w:r>
      <w:r w:rsidRPr="00D64FE2">
        <w:rPr>
          <w:lang w:eastAsia="zh-CN"/>
        </w:rPr>
        <w:t xml:space="preserve">PSS/SSS detection, time index detection, and measurement period for deactivated </w:t>
      </w:r>
      <w:proofErr w:type="spellStart"/>
      <w:r w:rsidRPr="00D64FE2">
        <w:rPr>
          <w:lang w:eastAsia="zh-CN"/>
        </w:rPr>
        <w:t>SCell</w:t>
      </w:r>
      <w:proofErr w:type="spellEnd"/>
      <w:r w:rsidRPr="00D64FE2">
        <w:rPr>
          <w:lang w:eastAsia="zh-CN"/>
        </w:rPr>
        <w:t>.</w:t>
      </w:r>
      <w:r w:rsidRPr="00D64FE2">
        <w:rPr>
          <w:lang w:val="en-US" w:eastAsia="zh-CN"/>
        </w:rPr>
        <w:t xml:space="preserve"> </w:t>
      </w:r>
    </w:p>
    <w:p w14:paraId="3C184133" w14:textId="45893329" w:rsidR="00D64FE2" w:rsidRPr="00D64FE2" w:rsidRDefault="00D64FE2" w:rsidP="00D64FE2">
      <w:pPr>
        <w:numPr>
          <w:ilvl w:val="1"/>
          <w:numId w:val="22"/>
        </w:numPr>
        <w:rPr>
          <w:lang w:val="en-US" w:eastAsia="zh-CN"/>
        </w:rPr>
      </w:pPr>
      <w:r>
        <w:rPr>
          <w:lang w:val="en-US" w:eastAsia="zh-CN"/>
        </w:rPr>
        <w:t xml:space="preserve">Discussion on initial CR for enhancement for deactivated </w:t>
      </w:r>
      <w:proofErr w:type="spellStart"/>
      <w:r>
        <w:rPr>
          <w:lang w:val="en-US" w:eastAsia="zh-CN"/>
        </w:rPr>
        <w:t>SCell</w:t>
      </w:r>
      <w:proofErr w:type="spellEnd"/>
      <w:r>
        <w:rPr>
          <w:lang w:val="en-US" w:eastAsia="zh-CN"/>
        </w:rPr>
        <w:t>.</w:t>
      </w:r>
    </w:p>
    <w:p w14:paraId="71FBB165" w14:textId="77777777" w:rsidR="00D64FE2" w:rsidRPr="00D64FE2" w:rsidRDefault="00D64FE2" w:rsidP="00D64FE2">
      <w:pPr>
        <w:numPr>
          <w:ilvl w:val="0"/>
          <w:numId w:val="22"/>
        </w:numPr>
        <w:rPr>
          <w:lang w:val="en-US" w:eastAsia="zh-CN"/>
        </w:rPr>
      </w:pPr>
      <w:r w:rsidRPr="00D64FE2">
        <w:rPr>
          <w:lang w:val="en-US" w:eastAsia="zh-CN"/>
        </w:rPr>
        <w:t xml:space="preserve">Enhancement for active </w:t>
      </w:r>
      <w:proofErr w:type="spellStart"/>
      <w:r w:rsidRPr="00D64FE2">
        <w:rPr>
          <w:lang w:val="en-US" w:eastAsia="zh-CN"/>
        </w:rPr>
        <w:t>SCell</w:t>
      </w:r>
      <w:proofErr w:type="spellEnd"/>
    </w:p>
    <w:p w14:paraId="5FD15871" w14:textId="77777777" w:rsidR="00D64FE2" w:rsidRPr="00D64FE2" w:rsidRDefault="00D64FE2" w:rsidP="00D64FE2">
      <w:pPr>
        <w:numPr>
          <w:ilvl w:val="1"/>
          <w:numId w:val="22"/>
        </w:numPr>
        <w:rPr>
          <w:lang w:val="en-US" w:eastAsia="zh-CN"/>
        </w:rPr>
      </w:pPr>
      <w:r w:rsidRPr="00D64FE2">
        <w:rPr>
          <w:lang w:val="en-US" w:eastAsia="zh-CN"/>
        </w:rPr>
        <w:t xml:space="preserve">Further discussion on enhancement for </w:t>
      </w:r>
      <w:r w:rsidRPr="00D64FE2">
        <w:rPr>
          <w:lang w:eastAsia="zh-CN"/>
        </w:rPr>
        <w:t xml:space="preserve">PSS/SSS detection, time index detection, and measurement period for activated </w:t>
      </w:r>
      <w:proofErr w:type="spellStart"/>
      <w:r w:rsidRPr="00D64FE2">
        <w:rPr>
          <w:lang w:eastAsia="zh-CN"/>
        </w:rPr>
        <w:t>SCell</w:t>
      </w:r>
      <w:proofErr w:type="spellEnd"/>
      <w:r w:rsidRPr="00D64FE2">
        <w:rPr>
          <w:lang w:eastAsia="zh-CN"/>
        </w:rPr>
        <w:t>.</w:t>
      </w:r>
      <w:r w:rsidRPr="00D64FE2">
        <w:rPr>
          <w:lang w:val="en-US" w:eastAsia="zh-CN"/>
        </w:rPr>
        <w:t xml:space="preserve"> </w:t>
      </w:r>
    </w:p>
    <w:p w14:paraId="354E1603" w14:textId="77777777" w:rsidR="00D64FE2" w:rsidRPr="00D64FE2" w:rsidRDefault="00D64FE2" w:rsidP="00D64FE2">
      <w:pPr>
        <w:numPr>
          <w:ilvl w:val="1"/>
          <w:numId w:val="22"/>
        </w:numPr>
        <w:rPr>
          <w:lang w:val="en-US" w:eastAsia="zh-CN"/>
        </w:rPr>
      </w:pPr>
      <w:r>
        <w:rPr>
          <w:lang w:val="en-US" w:eastAsia="zh-CN"/>
        </w:rPr>
        <w:t xml:space="preserve">Discussion on initial CR for enhancement for deactivated </w:t>
      </w:r>
      <w:proofErr w:type="spellStart"/>
      <w:r>
        <w:rPr>
          <w:lang w:val="en-US" w:eastAsia="zh-CN"/>
        </w:rPr>
        <w:t>SCell</w:t>
      </w:r>
      <w:proofErr w:type="spellEnd"/>
      <w:r>
        <w:rPr>
          <w:lang w:val="en-US" w:eastAsia="zh-CN"/>
        </w:rPr>
        <w:t>.</w:t>
      </w:r>
    </w:p>
    <w:p w14:paraId="7D3ABE7D" w14:textId="77777777" w:rsidR="00D64FE2" w:rsidRPr="00D64FE2" w:rsidRDefault="00D64FE2" w:rsidP="00D64FE2">
      <w:pPr>
        <w:numPr>
          <w:ilvl w:val="0"/>
          <w:numId w:val="22"/>
        </w:numPr>
        <w:rPr>
          <w:lang w:val="en-US" w:eastAsia="zh-CN"/>
        </w:rPr>
      </w:pPr>
      <w:r w:rsidRPr="00D64FE2">
        <w:rPr>
          <w:lang w:val="en-US" w:eastAsia="zh-CN"/>
        </w:rPr>
        <w:t xml:space="preserve">Enhancement for </w:t>
      </w:r>
      <w:proofErr w:type="spellStart"/>
      <w:r w:rsidRPr="00D64FE2">
        <w:rPr>
          <w:lang w:val="en-US" w:eastAsia="zh-CN"/>
        </w:rPr>
        <w:t>SCell</w:t>
      </w:r>
      <w:proofErr w:type="spellEnd"/>
      <w:r w:rsidRPr="00D64FE2">
        <w:rPr>
          <w:lang w:val="en-US" w:eastAsia="zh-CN"/>
        </w:rPr>
        <w:t xml:space="preserve"> activation/deactivation delay </w:t>
      </w:r>
    </w:p>
    <w:p w14:paraId="51AAC0A3" w14:textId="77777777" w:rsidR="00D64FE2" w:rsidRPr="00D64FE2" w:rsidRDefault="00D64FE2" w:rsidP="00D64FE2">
      <w:pPr>
        <w:numPr>
          <w:ilvl w:val="1"/>
          <w:numId w:val="22"/>
        </w:numPr>
        <w:rPr>
          <w:lang w:val="en-US" w:eastAsia="zh-CN"/>
        </w:rPr>
      </w:pPr>
      <w:r w:rsidRPr="00D64FE2">
        <w:rPr>
          <w:lang w:val="en-US" w:eastAsia="zh-CN"/>
        </w:rPr>
        <w:t xml:space="preserve">Further discussion on enhancement for </w:t>
      </w:r>
      <w:proofErr w:type="spellStart"/>
      <w:r w:rsidRPr="00D64FE2">
        <w:rPr>
          <w:lang w:val="en-US" w:eastAsia="zh-CN"/>
        </w:rPr>
        <w:t>SCell</w:t>
      </w:r>
      <w:proofErr w:type="spellEnd"/>
      <w:r w:rsidRPr="00D64FE2">
        <w:rPr>
          <w:lang w:val="en-US" w:eastAsia="zh-CN"/>
        </w:rPr>
        <w:t xml:space="preserve"> activation/deactivation delay</w:t>
      </w:r>
    </w:p>
    <w:p w14:paraId="0FAF2E62" w14:textId="77777777" w:rsidR="00D64FE2" w:rsidRPr="00D64FE2" w:rsidRDefault="00D64FE2" w:rsidP="00D64FE2">
      <w:pPr>
        <w:numPr>
          <w:ilvl w:val="1"/>
          <w:numId w:val="22"/>
        </w:numPr>
        <w:rPr>
          <w:lang w:val="en-US" w:eastAsia="zh-CN"/>
        </w:rPr>
      </w:pPr>
      <w:r>
        <w:rPr>
          <w:lang w:val="en-US" w:eastAsia="zh-CN"/>
        </w:rPr>
        <w:t xml:space="preserve">Discussion on initial CR for enhancement for deactivated </w:t>
      </w:r>
      <w:proofErr w:type="spellStart"/>
      <w:r>
        <w:rPr>
          <w:lang w:val="en-US" w:eastAsia="zh-CN"/>
        </w:rPr>
        <w:t>SCell</w:t>
      </w:r>
      <w:proofErr w:type="spellEnd"/>
      <w:r>
        <w:rPr>
          <w:lang w:val="en-US" w:eastAsia="zh-CN"/>
        </w:rPr>
        <w:t>.</w:t>
      </w:r>
    </w:p>
    <w:p w14:paraId="1EAD178A" w14:textId="77777777" w:rsidR="00D64FE2" w:rsidRPr="00D64FE2" w:rsidRDefault="00D64FE2" w:rsidP="00D64FE2">
      <w:pPr>
        <w:numPr>
          <w:ilvl w:val="0"/>
          <w:numId w:val="22"/>
        </w:numPr>
        <w:rPr>
          <w:lang w:val="en-US" w:eastAsia="zh-CN"/>
        </w:rPr>
      </w:pPr>
      <w:r w:rsidRPr="00D64FE2">
        <w:rPr>
          <w:lang w:val="en-US" w:eastAsia="zh-CN"/>
        </w:rPr>
        <w:t>Other enhancements.</w:t>
      </w:r>
    </w:p>
    <w:p w14:paraId="120A75D1" w14:textId="268E4A4C" w:rsidR="00D64FE2" w:rsidRPr="00D64FE2" w:rsidRDefault="00D64FE2" w:rsidP="00D64FE2">
      <w:pPr>
        <w:numPr>
          <w:ilvl w:val="1"/>
          <w:numId w:val="22"/>
        </w:numPr>
        <w:rPr>
          <w:lang w:val="en-US" w:eastAsia="zh-CN"/>
        </w:rPr>
      </w:pPr>
      <w:r>
        <w:rPr>
          <w:lang w:val="en-US" w:eastAsia="zh-CN"/>
        </w:rPr>
        <w:t>Further discussion</w:t>
      </w:r>
      <w:r w:rsidRPr="00D64FE2">
        <w:rPr>
          <w:lang w:val="en-US" w:eastAsia="zh-CN"/>
        </w:rPr>
        <w:t xml:space="preserve"> on other enhancement if any.</w:t>
      </w:r>
    </w:p>
    <w:p w14:paraId="4E932F68" w14:textId="77777777" w:rsidR="00D64FE2" w:rsidRPr="00D64FE2" w:rsidRDefault="00D64FE2" w:rsidP="00D64FE2">
      <w:pPr>
        <w:numPr>
          <w:ilvl w:val="1"/>
          <w:numId w:val="22"/>
        </w:numPr>
        <w:rPr>
          <w:lang w:val="en-US" w:eastAsia="zh-CN"/>
        </w:rPr>
      </w:pPr>
      <w:r>
        <w:rPr>
          <w:lang w:val="en-US" w:eastAsia="zh-CN"/>
        </w:rPr>
        <w:t xml:space="preserve">Discussion on initial CR for enhancement for deactivated </w:t>
      </w:r>
      <w:proofErr w:type="spellStart"/>
      <w:r>
        <w:rPr>
          <w:lang w:val="en-US" w:eastAsia="zh-CN"/>
        </w:rPr>
        <w:t>SCell</w:t>
      </w:r>
      <w:proofErr w:type="spellEnd"/>
      <w:r>
        <w:rPr>
          <w:lang w:val="en-US" w:eastAsia="zh-CN"/>
        </w:rPr>
        <w:t>.</w:t>
      </w:r>
    </w:p>
    <w:p w14:paraId="4A94EB34" w14:textId="3F72D961" w:rsidR="000C43E8" w:rsidRDefault="000C43E8" w:rsidP="000C43E8">
      <w:pPr>
        <w:pStyle w:val="ListParagraph"/>
        <w:numPr>
          <w:ilvl w:val="0"/>
          <w:numId w:val="21"/>
        </w:numPr>
        <w:ind w:left="0" w:firstLineChars="0" w:firstLine="0"/>
        <w:rPr>
          <w:lang w:val="en-US" w:eastAsia="zh-CN"/>
        </w:rPr>
      </w:pPr>
      <w:r>
        <w:rPr>
          <w:lang w:val="en-US" w:eastAsia="zh-CN"/>
        </w:rPr>
        <w:t>3GPP RAN4#100 (</w:t>
      </w:r>
      <w:proofErr w:type="gramStart"/>
      <w:r>
        <w:rPr>
          <w:lang w:val="en-US" w:eastAsia="zh-CN"/>
        </w:rPr>
        <w:t>Aug.,</w:t>
      </w:r>
      <w:proofErr w:type="gramEnd"/>
      <w:r>
        <w:rPr>
          <w:lang w:val="en-US" w:eastAsia="zh-CN"/>
        </w:rPr>
        <w:t xml:space="preserve"> 2021)</w:t>
      </w:r>
    </w:p>
    <w:p w14:paraId="2F589D2E" w14:textId="77777777" w:rsidR="00272AF9" w:rsidRPr="00D64FE2" w:rsidRDefault="00272AF9" w:rsidP="00272AF9">
      <w:pPr>
        <w:numPr>
          <w:ilvl w:val="0"/>
          <w:numId w:val="22"/>
        </w:numPr>
        <w:rPr>
          <w:lang w:val="en-US" w:eastAsia="zh-CN"/>
        </w:rPr>
      </w:pPr>
      <w:r w:rsidRPr="00D64FE2">
        <w:rPr>
          <w:lang w:val="en-US" w:eastAsia="zh-CN"/>
        </w:rPr>
        <w:t xml:space="preserve">Enhancement for deactivated </w:t>
      </w:r>
      <w:proofErr w:type="spellStart"/>
      <w:r w:rsidRPr="00D64FE2">
        <w:rPr>
          <w:lang w:val="en-US" w:eastAsia="zh-CN"/>
        </w:rPr>
        <w:t>SCell</w:t>
      </w:r>
      <w:proofErr w:type="spellEnd"/>
    </w:p>
    <w:p w14:paraId="7592CA65" w14:textId="40E9241C" w:rsidR="00272AF9" w:rsidRDefault="00272AF9" w:rsidP="00272AF9">
      <w:pPr>
        <w:numPr>
          <w:ilvl w:val="1"/>
          <w:numId w:val="22"/>
        </w:numPr>
        <w:rPr>
          <w:lang w:val="en-US" w:eastAsia="zh-CN"/>
        </w:rPr>
      </w:pPr>
      <w:r>
        <w:rPr>
          <w:lang w:val="en-US" w:eastAsia="zh-CN"/>
        </w:rPr>
        <w:t>Conclude</w:t>
      </w:r>
      <w:r w:rsidRPr="00D64FE2">
        <w:rPr>
          <w:lang w:val="en-US" w:eastAsia="zh-CN"/>
        </w:rPr>
        <w:t xml:space="preserve"> enhancement for </w:t>
      </w:r>
      <w:r w:rsidRPr="00D64FE2">
        <w:rPr>
          <w:lang w:eastAsia="zh-CN"/>
        </w:rPr>
        <w:t xml:space="preserve">PSS/SSS detection, time index detection, and measurement period for deactivated </w:t>
      </w:r>
      <w:proofErr w:type="spellStart"/>
      <w:r w:rsidRPr="00D64FE2">
        <w:rPr>
          <w:lang w:eastAsia="zh-CN"/>
        </w:rPr>
        <w:t>SCell</w:t>
      </w:r>
      <w:proofErr w:type="spellEnd"/>
      <w:r w:rsidRPr="00D64FE2">
        <w:rPr>
          <w:lang w:eastAsia="zh-CN"/>
        </w:rPr>
        <w:t>.</w:t>
      </w:r>
      <w:r w:rsidRPr="00D64FE2">
        <w:rPr>
          <w:lang w:val="en-US" w:eastAsia="zh-CN"/>
        </w:rPr>
        <w:t xml:space="preserve"> </w:t>
      </w:r>
    </w:p>
    <w:p w14:paraId="1B6B78FC" w14:textId="1B78DE70" w:rsidR="00272AF9" w:rsidRPr="00D64FE2" w:rsidRDefault="00272AF9" w:rsidP="00272AF9">
      <w:pPr>
        <w:numPr>
          <w:ilvl w:val="1"/>
          <w:numId w:val="22"/>
        </w:numPr>
        <w:rPr>
          <w:lang w:val="en-US" w:eastAsia="zh-CN"/>
        </w:rPr>
      </w:pPr>
      <w:r>
        <w:rPr>
          <w:lang w:val="en-US" w:eastAsia="zh-CN"/>
        </w:rPr>
        <w:t>Agree on</w:t>
      </w:r>
      <w:r>
        <w:rPr>
          <w:lang w:val="en-US" w:eastAsia="zh-CN"/>
        </w:rPr>
        <w:t xml:space="preserve"> CR </w:t>
      </w:r>
      <w:r w:rsidR="00641D37">
        <w:rPr>
          <w:lang w:val="en-US" w:eastAsia="zh-CN"/>
        </w:rPr>
        <w:t xml:space="preserve">for </w:t>
      </w:r>
      <w:r>
        <w:rPr>
          <w:lang w:val="en-US" w:eastAsia="zh-CN"/>
        </w:rPr>
        <w:t xml:space="preserve">enhancement for deactivated </w:t>
      </w:r>
      <w:proofErr w:type="spellStart"/>
      <w:r>
        <w:rPr>
          <w:lang w:val="en-US" w:eastAsia="zh-CN"/>
        </w:rPr>
        <w:t>SCell</w:t>
      </w:r>
      <w:proofErr w:type="spellEnd"/>
      <w:r>
        <w:rPr>
          <w:lang w:val="en-US" w:eastAsia="zh-CN"/>
        </w:rPr>
        <w:t>.</w:t>
      </w:r>
    </w:p>
    <w:p w14:paraId="050D0B6E" w14:textId="77777777" w:rsidR="00272AF9" w:rsidRPr="00D64FE2" w:rsidRDefault="00272AF9" w:rsidP="00272AF9">
      <w:pPr>
        <w:numPr>
          <w:ilvl w:val="0"/>
          <w:numId w:val="22"/>
        </w:numPr>
        <w:rPr>
          <w:lang w:val="en-US" w:eastAsia="zh-CN"/>
        </w:rPr>
      </w:pPr>
      <w:r w:rsidRPr="00D64FE2">
        <w:rPr>
          <w:lang w:val="en-US" w:eastAsia="zh-CN"/>
        </w:rPr>
        <w:t xml:space="preserve">Enhancement for active </w:t>
      </w:r>
      <w:proofErr w:type="spellStart"/>
      <w:r w:rsidRPr="00D64FE2">
        <w:rPr>
          <w:lang w:val="en-US" w:eastAsia="zh-CN"/>
        </w:rPr>
        <w:t>SCell</w:t>
      </w:r>
      <w:proofErr w:type="spellEnd"/>
    </w:p>
    <w:p w14:paraId="607C310F" w14:textId="4B1B294D" w:rsidR="00272AF9" w:rsidRPr="00D64FE2" w:rsidRDefault="00180CF3" w:rsidP="00272AF9">
      <w:pPr>
        <w:numPr>
          <w:ilvl w:val="1"/>
          <w:numId w:val="22"/>
        </w:numPr>
        <w:rPr>
          <w:lang w:val="en-US" w:eastAsia="zh-CN"/>
        </w:rPr>
      </w:pPr>
      <w:r>
        <w:rPr>
          <w:lang w:val="en-US" w:eastAsia="zh-CN"/>
        </w:rPr>
        <w:t>Conclude</w:t>
      </w:r>
      <w:r w:rsidRPr="00D64FE2">
        <w:rPr>
          <w:lang w:val="en-US" w:eastAsia="zh-CN"/>
        </w:rPr>
        <w:t xml:space="preserve"> </w:t>
      </w:r>
      <w:r w:rsidR="00272AF9" w:rsidRPr="00D64FE2">
        <w:rPr>
          <w:lang w:val="en-US" w:eastAsia="zh-CN"/>
        </w:rPr>
        <w:t xml:space="preserve">enhancement for </w:t>
      </w:r>
      <w:r w:rsidR="00272AF9" w:rsidRPr="00D64FE2">
        <w:rPr>
          <w:lang w:eastAsia="zh-CN"/>
        </w:rPr>
        <w:t xml:space="preserve">PSS/SSS detection, time index detection, and measurement period for activated </w:t>
      </w:r>
      <w:proofErr w:type="spellStart"/>
      <w:r w:rsidR="00272AF9" w:rsidRPr="00D64FE2">
        <w:rPr>
          <w:lang w:eastAsia="zh-CN"/>
        </w:rPr>
        <w:t>SCell</w:t>
      </w:r>
      <w:proofErr w:type="spellEnd"/>
      <w:r w:rsidR="00272AF9" w:rsidRPr="00D64FE2">
        <w:rPr>
          <w:lang w:eastAsia="zh-CN"/>
        </w:rPr>
        <w:t>.</w:t>
      </w:r>
      <w:r w:rsidR="00272AF9" w:rsidRPr="00D64FE2">
        <w:rPr>
          <w:lang w:val="en-US" w:eastAsia="zh-CN"/>
        </w:rPr>
        <w:t xml:space="preserve"> </w:t>
      </w:r>
    </w:p>
    <w:p w14:paraId="1772EBD6" w14:textId="1742D57B" w:rsidR="00272AF9" w:rsidRPr="00D64FE2" w:rsidRDefault="00180CF3" w:rsidP="00272AF9">
      <w:pPr>
        <w:numPr>
          <w:ilvl w:val="1"/>
          <w:numId w:val="22"/>
        </w:numPr>
        <w:rPr>
          <w:lang w:val="en-US" w:eastAsia="zh-CN"/>
        </w:rPr>
      </w:pPr>
      <w:r>
        <w:rPr>
          <w:lang w:val="en-US" w:eastAsia="zh-CN"/>
        </w:rPr>
        <w:t>Agree on</w:t>
      </w:r>
      <w:r w:rsidR="00272AF9">
        <w:rPr>
          <w:lang w:val="en-US" w:eastAsia="zh-CN"/>
        </w:rPr>
        <w:t xml:space="preserve"> CR </w:t>
      </w:r>
      <w:r w:rsidR="00641D37">
        <w:rPr>
          <w:lang w:val="en-US" w:eastAsia="zh-CN"/>
        </w:rPr>
        <w:t xml:space="preserve">for </w:t>
      </w:r>
      <w:r w:rsidR="00272AF9">
        <w:rPr>
          <w:lang w:val="en-US" w:eastAsia="zh-CN"/>
        </w:rPr>
        <w:t xml:space="preserve">enhancement for deactivated </w:t>
      </w:r>
      <w:proofErr w:type="spellStart"/>
      <w:r w:rsidR="00272AF9">
        <w:rPr>
          <w:lang w:val="en-US" w:eastAsia="zh-CN"/>
        </w:rPr>
        <w:t>SCell</w:t>
      </w:r>
      <w:proofErr w:type="spellEnd"/>
      <w:r w:rsidR="00272AF9">
        <w:rPr>
          <w:lang w:val="en-US" w:eastAsia="zh-CN"/>
        </w:rPr>
        <w:t>.</w:t>
      </w:r>
    </w:p>
    <w:p w14:paraId="2ECE2CFC" w14:textId="77777777" w:rsidR="00272AF9" w:rsidRPr="00D64FE2" w:rsidRDefault="00272AF9" w:rsidP="00272AF9">
      <w:pPr>
        <w:numPr>
          <w:ilvl w:val="0"/>
          <w:numId w:val="22"/>
        </w:numPr>
        <w:rPr>
          <w:lang w:val="en-US" w:eastAsia="zh-CN"/>
        </w:rPr>
      </w:pPr>
      <w:r w:rsidRPr="00D64FE2">
        <w:rPr>
          <w:lang w:val="en-US" w:eastAsia="zh-CN"/>
        </w:rPr>
        <w:t xml:space="preserve">Enhancement for </w:t>
      </w:r>
      <w:proofErr w:type="spellStart"/>
      <w:r w:rsidRPr="00D64FE2">
        <w:rPr>
          <w:lang w:val="en-US" w:eastAsia="zh-CN"/>
        </w:rPr>
        <w:t>SCell</w:t>
      </w:r>
      <w:proofErr w:type="spellEnd"/>
      <w:r w:rsidRPr="00D64FE2">
        <w:rPr>
          <w:lang w:val="en-US" w:eastAsia="zh-CN"/>
        </w:rPr>
        <w:t xml:space="preserve"> activation/deactivation delay </w:t>
      </w:r>
    </w:p>
    <w:p w14:paraId="36A09AE3" w14:textId="6C0C54B9" w:rsidR="00272AF9" w:rsidRPr="00D64FE2" w:rsidRDefault="00641D37" w:rsidP="00272AF9">
      <w:pPr>
        <w:numPr>
          <w:ilvl w:val="1"/>
          <w:numId w:val="22"/>
        </w:numPr>
        <w:rPr>
          <w:lang w:val="en-US" w:eastAsia="zh-CN"/>
        </w:rPr>
      </w:pPr>
      <w:r>
        <w:rPr>
          <w:lang w:val="en-US" w:eastAsia="zh-CN"/>
        </w:rPr>
        <w:t>Conclude</w:t>
      </w:r>
      <w:r w:rsidRPr="00D64FE2">
        <w:rPr>
          <w:lang w:val="en-US" w:eastAsia="zh-CN"/>
        </w:rPr>
        <w:t xml:space="preserve"> </w:t>
      </w:r>
      <w:r w:rsidR="00272AF9" w:rsidRPr="00D64FE2">
        <w:rPr>
          <w:lang w:val="en-US" w:eastAsia="zh-CN"/>
        </w:rPr>
        <w:t xml:space="preserve">enhancement for </w:t>
      </w:r>
      <w:proofErr w:type="spellStart"/>
      <w:r w:rsidR="00272AF9" w:rsidRPr="00D64FE2">
        <w:rPr>
          <w:lang w:val="en-US" w:eastAsia="zh-CN"/>
        </w:rPr>
        <w:t>SCell</w:t>
      </w:r>
      <w:proofErr w:type="spellEnd"/>
      <w:r w:rsidR="00272AF9" w:rsidRPr="00D64FE2">
        <w:rPr>
          <w:lang w:val="en-US" w:eastAsia="zh-CN"/>
        </w:rPr>
        <w:t xml:space="preserve"> activation/deactivation delay</w:t>
      </w:r>
    </w:p>
    <w:p w14:paraId="4A62BA0D" w14:textId="1778966B" w:rsidR="00272AF9" w:rsidRPr="00D64FE2" w:rsidRDefault="00641D37" w:rsidP="00272AF9">
      <w:pPr>
        <w:numPr>
          <w:ilvl w:val="1"/>
          <w:numId w:val="22"/>
        </w:numPr>
        <w:rPr>
          <w:lang w:val="en-US" w:eastAsia="zh-CN"/>
        </w:rPr>
      </w:pPr>
      <w:r>
        <w:rPr>
          <w:lang w:val="en-US" w:eastAsia="zh-CN"/>
        </w:rPr>
        <w:t xml:space="preserve">Agree on </w:t>
      </w:r>
      <w:r w:rsidR="00272AF9">
        <w:rPr>
          <w:lang w:val="en-US" w:eastAsia="zh-CN"/>
        </w:rPr>
        <w:t xml:space="preserve">CR </w:t>
      </w:r>
      <w:r>
        <w:rPr>
          <w:lang w:val="en-US" w:eastAsia="zh-CN"/>
        </w:rPr>
        <w:t xml:space="preserve">for </w:t>
      </w:r>
      <w:r w:rsidR="00272AF9">
        <w:rPr>
          <w:lang w:val="en-US" w:eastAsia="zh-CN"/>
        </w:rPr>
        <w:t xml:space="preserve">enhancement for deactivated </w:t>
      </w:r>
      <w:proofErr w:type="spellStart"/>
      <w:r w:rsidR="00272AF9">
        <w:rPr>
          <w:lang w:val="en-US" w:eastAsia="zh-CN"/>
        </w:rPr>
        <w:t>SCell</w:t>
      </w:r>
      <w:proofErr w:type="spellEnd"/>
      <w:r w:rsidR="00272AF9">
        <w:rPr>
          <w:lang w:val="en-US" w:eastAsia="zh-CN"/>
        </w:rPr>
        <w:t>.</w:t>
      </w:r>
    </w:p>
    <w:p w14:paraId="4888586B" w14:textId="77777777" w:rsidR="00272AF9" w:rsidRPr="00D64FE2" w:rsidRDefault="00272AF9" w:rsidP="00272AF9">
      <w:pPr>
        <w:numPr>
          <w:ilvl w:val="0"/>
          <w:numId w:val="22"/>
        </w:numPr>
        <w:rPr>
          <w:lang w:val="en-US" w:eastAsia="zh-CN"/>
        </w:rPr>
      </w:pPr>
      <w:r w:rsidRPr="00D64FE2">
        <w:rPr>
          <w:lang w:val="en-US" w:eastAsia="zh-CN"/>
        </w:rPr>
        <w:t>Other enhancements.</w:t>
      </w:r>
    </w:p>
    <w:p w14:paraId="31B4D697" w14:textId="1E270CE1" w:rsidR="00272AF9" w:rsidRPr="00D64FE2" w:rsidRDefault="00641D37" w:rsidP="00272AF9">
      <w:pPr>
        <w:numPr>
          <w:ilvl w:val="1"/>
          <w:numId w:val="22"/>
        </w:numPr>
        <w:rPr>
          <w:lang w:val="en-US" w:eastAsia="zh-CN"/>
        </w:rPr>
      </w:pPr>
      <w:r>
        <w:rPr>
          <w:lang w:val="en-US" w:eastAsia="zh-CN"/>
        </w:rPr>
        <w:t>Conclude</w:t>
      </w:r>
      <w:r w:rsidRPr="00D64FE2">
        <w:rPr>
          <w:lang w:val="en-US" w:eastAsia="zh-CN"/>
        </w:rPr>
        <w:t xml:space="preserve"> </w:t>
      </w:r>
      <w:r w:rsidR="00272AF9" w:rsidRPr="00D64FE2">
        <w:rPr>
          <w:lang w:val="en-US" w:eastAsia="zh-CN"/>
        </w:rPr>
        <w:t>other enhancement if any.</w:t>
      </w:r>
    </w:p>
    <w:p w14:paraId="019930E8" w14:textId="1748ED08" w:rsidR="00272AF9" w:rsidRPr="00D64FE2" w:rsidRDefault="00641D37" w:rsidP="00272AF9">
      <w:pPr>
        <w:numPr>
          <w:ilvl w:val="1"/>
          <w:numId w:val="22"/>
        </w:numPr>
        <w:rPr>
          <w:lang w:val="en-US" w:eastAsia="zh-CN"/>
        </w:rPr>
      </w:pPr>
      <w:r>
        <w:rPr>
          <w:lang w:val="en-US" w:eastAsia="zh-CN"/>
        </w:rPr>
        <w:t>Agree on</w:t>
      </w:r>
      <w:r w:rsidR="00272AF9">
        <w:rPr>
          <w:lang w:val="en-US" w:eastAsia="zh-CN"/>
        </w:rPr>
        <w:t xml:space="preserve"> CR for enhancement for deactivated </w:t>
      </w:r>
      <w:proofErr w:type="spellStart"/>
      <w:r w:rsidR="00272AF9">
        <w:rPr>
          <w:lang w:val="en-US" w:eastAsia="zh-CN"/>
        </w:rPr>
        <w:t>SCell</w:t>
      </w:r>
      <w:proofErr w:type="spellEnd"/>
      <w:r w:rsidR="00272AF9">
        <w:rPr>
          <w:lang w:val="en-US" w:eastAsia="zh-CN"/>
        </w:rPr>
        <w:t>.</w:t>
      </w:r>
    </w:p>
    <w:p w14:paraId="49D854EF" w14:textId="37A83C88" w:rsidR="00B3102F" w:rsidRPr="00B3102F" w:rsidRDefault="00B3102F" w:rsidP="00B3102F">
      <w:pPr>
        <w:pStyle w:val="Caption"/>
        <w:rPr>
          <w:lang w:val="en-US" w:eastAsia="zh-CN"/>
        </w:rPr>
      </w:pPr>
    </w:p>
    <w:p w14:paraId="72E53931" w14:textId="77777777" w:rsidR="00712CC1" w:rsidRPr="00B7162C" w:rsidRDefault="00712CC1" w:rsidP="00712CC1">
      <w:pPr>
        <w:pStyle w:val="Heading1"/>
        <w:pBdr>
          <w:top w:val="single" w:sz="12" w:space="2" w:color="auto"/>
        </w:pBdr>
        <w:jc w:val="both"/>
        <w:rPr>
          <w:sz w:val="32"/>
        </w:rPr>
      </w:pPr>
      <w:r w:rsidRPr="00B7162C">
        <w:rPr>
          <w:rFonts w:hint="eastAsia"/>
          <w:sz w:val="32"/>
        </w:rPr>
        <w:t>References</w:t>
      </w:r>
    </w:p>
    <w:p w14:paraId="22DA0D0D" w14:textId="3E459AA4" w:rsidR="005D4A3C" w:rsidRPr="00854565" w:rsidRDefault="00854565" w:rsidP="00FF67D2">
      <w:pPr>
        <w:pStyle w:val="Reference"/>
        <w:keepLines/>
        <w:numPr>
          <w:ilvl w:val="0"/>
          <w:numId w:val="12"/>
        </w:numPr>
        <w:spacing w:after="180"/>
        <w:jc w:val="both"/>
        <w:rPr>
          <w:lang w:val="en-US"/>
        </w:rPr>
      </w:pPr>
      <w:r w:rsidRPr="00854565">
        <w:rPr>
          <w:rFonts w:hint="eastAsia"/>
        </w:rPr>
        <w:t>RP-202106</w:t>
      </w:r>
      <w:r w:rsidR="00FD1F09" w:rsidRPr="00854565">
        <w:t xml:space="preserve">, </w:t>
      </w:r>
      <w:r w:rsidRPr="00854565">
        <w:t>New WID on</w:t>
      </w:r>
      <w:r w:rsidRPr="00854565">
        <w:rPr>
          <w:rFonts w:hint="eastAsia"/>
        </w:rPr>
        <w:t xml:space="preserve"> </w:t>
      </w:r>
      <w:r w:rsidRPr="00854565">
        <w:t xml:space="preserve">enhancement for </w:t>
      </w:r>
      <w:r w:rsidRPr="00854565">
        <w:rPr>
          <w:rFonts w:hint="eastAsia"/>
        </w:rPr>
        <w:t>NR high speed train scenario</w:t>
      </w:r>
      <w:r w:rsidRPr="00854565">
        <w:t xml:space="preserve"> </w:t>
      </w:r>
      <w:r w:rsidRPr="00854565">
        <w:rPr>
          <w:rFonts w:hint="eastAsia"/>
        </w:rPr>
        <w:t>in</w:t>
      </w:r>
      <w:r w:rsidRPr="00854565">
        <w:t xml:space="preserve"> FR1</w:t>
      </w:r>
      <w:r w:rsidR="00FD1F09" w:rsidRPr="00854565">
        <w:t xml:space="preserve">, </w:t>
      </w:r>
      <w:r w:rsidRPr="00854565">
        <w:rPr>
          <w:lang w:val="en-US"/>
        </w:rPr>
        <w:t>CMCC</w:t>
      </w:r>
    </w:p>
    <w:sectPr w:rsidR="005D4A3C" w:rsidRPr="00854565"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65F8DC" w14:textId="77777777" w:rsidR="002E7C05" w:rsidRDefault="002E7C05">
      <w:pPr>
        <w:spacing w:after="0"/>
      </w:pPr>
      <w:r>
        <w:separator/>
      </w:r>
    </w:p>
  </w:endnote>
  <w:endnote w:type="continuationSeparator" w:id="0">
    <w:p w14:paraId="142B86FF" w14:textId="77777777" w:rsidR="002E7C05" w:rsidRDefault="002E7C05">
      <w:pPr>
        <w:spacing w:after="0"/>
      </w:pPr>
      <w:r>
        <w:continuationSeparator/>
      </w:r>
    </w:p>
  </w:endnote>
  <w:endnote w:type="continuationNotice" w:id="1">
    <w:p w14:paraId="7DD0BD6B" w14:textId="77777777" w:rsidR="002E7C05" w:rsidRDefault="002E7C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Calibri"/>
    <w:panose1 w:val="020B0604020202020204"/>
    <w:charset w:val="00"/>
    <w:family w:val="auto"/>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50F642" w14:textId="77777777" w:rsidR="002E7C05" w:rsidRDefault="002E7C05">
      <w:pPr>
        <w:spacing w:after="0"/>
      </w:pPr>
      <w:r>
        <w:separator/>
      </w:r>
    </w:p>
  </w:footnote>
  <w:footnote w:type="continuationSeparator" w:id="0">
    <w:p w14:paraId="6D0E0538" w14:textId="77777777" w:rsidR="002E7C05" w:rsidRDefault="002E7C05">
      <w:pPr>
        <w:spacing w:after="0"/>
      </w:pPr>
      <w:r>
        <w:continuationSeparator/>
      </w:r>
    </w:p>
  </w:footnote>
  <w:footnote w:type="continuationNotice" w:id="1">
    <w:p w14:paraId="5052F18F" w14:textId="77777777" w:rsidR="002E7C05" w:rsidRDefault="002E7C0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2"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6037CE"/>
    <w:multiLevelType w:val="hybridMultilevel"/>
    <w:tmpl w:val="31C81AF4"/>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855B49"/>
    <w:multiLevelType w:val="hybridMultilevel"/>
    <w:tmpl w:val="846ED63E"/>
    <w:lvl w:ilvl="0" w:tplc="B79A450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8" w15:restartNumberingAfterBreak="0">
    <w:nsid w:val="340F743F"/>
    <w:multiLevelType w:val="hybridMultilevel"/>
    <w:tmpl w:val="A710BD32"/>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80AE2B12">
      <w:start w:val="18"/>
      <w:numFmt w:val="bullet"/>
      <w:lvlText w:val="-"/>
      <w:lvlJc w:val="left"/>
      <w:pPr>
        <w:ind w:left="1680" w:hanging="420"/>
      </w:pPr>
      <w:rPr>
        <w:rFonts w:ascii="Arial" w:eastAsia="Times New Roman" w:hAnsi="Arial" w:cs="Arial" w:hint="default"/>
        <w:i/>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58330E3"/>
    <w:multiLevelType w:val="hybridMultilevel"/>
    <w:tmpl w:val="50EAB98A"/>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E4F237B"/>
    <w:multiLevelType w:val="hybridMultilevel"/>
    <w:tmpl w:val="C7F80BCE"/>
    <w:lvl w:ilvl="0" w:tplc="92568CC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87786F"/>
    <w:multiLevelType w:val="hybridMultilevel"/>
    <w:tmpl w:val="0C5EF53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EC2EBE"/>
    <w:multiLevelType w:val="hybridMultilevel"/>
    <w:tmpl w:val="839EA398"/>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F06869FA">
      <w:start w:val="238"/>
      <w:numFmt w:val="bullet"/>
      <w:lvlText w:val="»"/>
      <w:lvlJc w:val="left"/>
      <w:pPr>
        <w:ind w:left="1260" w:hanging="420"/>
      </w:pPr>
      <w:rPr>
        <w:rFonts w:ascii="Arial" w:hAnsi="Arial" w:cs="Times New Roman" w:hint="default"/>
      </w:rPr>
    </w:lvl>
    <w:lvl w:ilvl="3" w:tplc="80AE2B12">
      <w:start w:val="18"/>
      <w:numFmt w:val="bullet"/>
      <w:lvlText w:val="-"/>
      <w:lvlJc w:val="left"/>
      <w:pPr>
        <w:ind w:left="1680" w:hanging="420"/>
      </w:pPr>
      <w:rPr>
        <w:rFonts w:ascii="Arial" w:eastAsia="Times New Roman" w:hAnsi="Arial" w:cs="Arial" w:hint="default"/>
        <w:i/>
      </w:rPr>
    </w:lvl>
    <w:lvl w:ilvl="4" w:tplc="0409000B">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674E81"/>
    <w:multiLevelType w:val="hybridMultilevel"/>
    <w:tmpl w:val="BF06FCE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7" w15:restartNumberingAfterBreak="0">
    <w:nsid w:val="5AED07FF"/>
    <w:multiLevelType w:val="hybridMultilevel"/>
    <w:tmpl w:val="F132B6C8"/>
    <w:lvl w:ilvl="0" w:tplc="92568CC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5540EF8"/>
    <w:multiLevelType w:val="hybridMultilevel"/>
    <w:tmpl w:val="F610530C"/>
    <w:lvl w:ilvl="0" w:tplc="A162DF58">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1" w15:restartNumberingAfterBreak="0">
    <w:nsid w:val="7AD05628"/>
    <w:multiLevelType w:val="hybridMultilevel"/>
    <w:tmpl w:val="E496CFCE"/>
    <w:lvl w:ilvl="0" w:tplc="00000001">
      <w:start w:val="1"/>
      <w:numFmt w:val="bullet"/>
      <w:lvlText w:val="•"/>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num>
  <w:num w:numId="8">
    <w:abstractNumId w:val="23"/>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2"/>
  </w:num>
  <w:num w:numId="11">
    <w:abstractNumId w:val="20"/>
  </w:num>
  <w:num w:numId="12">
    <w:abstractNumId w:val="11"/>
  </w:num>
  <w:num w:numId="13">
    <w:abstractNumId w:val="10"/>
  </w:num>
  <w:num w:numId="14">
    <w:abstractNumId w:val="17"/>
  </w:num>
  <w:num w:numId="15">
    <w:abstractNumId w:val="18"/>
  </w:num>
  <w:num w:numId="16">
    <w:abstractNumId w:val="3"/>
  </w:num>
  <w:num w:numId="17">
    <w:abstractNumId w:val="9"/>
  </w:num>
  <w:num w:numId="18">
    <w:abstractNumId w:val="4"/>
  </w:num>
  <w:num w:numId="19">
    <w:abstractNumId w:val="12"/>
  </w:num>
  <w:num w:numId="20">
    <w:abstractNumId w:val="7"/>
  </w:num>
  <w:num w:numId="21">
    <w:abstractNumId w:val="15"/>
  </w:num>
  <w:num w:numId="22">
    <w:abstractNumId w:val="21"/>
  </w:num>
  <w:num w:numId="23">
    <w:abstractNumId w:val="5"/>
  </w:num>
  <w:num w:numId="24">
    <w:abstractNumId w:val="13"/>
  </w:num>
  <w:num w:numId="25">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6"/>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72F0"/>
    <w:rsid w:val="000176F5"/>
    <w:rsid w:val="0002052C"/>
    <w:rsid w:val="00021743"/>
    <w:rsid w:val="00021CAE"/>
    <w:rsid w:val="00021F19"/>
    <w:rsid w:val="000224EE"/>
    <w:rsid w:val="0002357C"/>
    <w:rsid w:val="000243FC"/>
    <w:rsid w:val="00024952"/>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732D"/>
    <w:rsid w:val="000379E3"/>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3C0"/>
    <w:rsid w:val="000527A5"/>
    <w:rsid w:val="000531E5"/>
    <w:rsid w:val="00053B21"/>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6EE3"/>
    <w:rsid w:val="0006720F"/>
    <w:rsid w:val="0007005D"/>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62AD"/>
    <w:rsid w:val="00097274"/>
    <w:rsid w:val="00097B64"/>
    <w:rsid w:val="00097E22"/>
    <w:rsid w:val="00097E2C"/>
    <w:rsid w:val="000A01EE"/>
    <w:rsid w:val="000A0A66"/>
    <w:rsid w:val="000A11B4"/>
    <w:rsid w:val="000A1E9C"/>
    <w:rsid w:val="000A2628"/>
    <w:rsid w:val="000A35F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C127F"/>
    <w:rsid w:val="000C1921"/>
    <w:rsid w:val="000C43E8"/>
    <w:rsid w:val="000C4F72"/>
    <w:rsid w:val="000C51C6"/>
    <w:rsid w:val="000C51EA"/>
    <w:rsid w:val="000C5BE0"/>
    <w:rsid w:val="000C7506"/>
    <w:rsid w:val="000D050B"/>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9A6"/>
    <w:rsid w:val="000E7FE5"/>
    <w:rsid w:val="000F0B9E"/>
    <w:rsid w:val="000F0D9E"/>
    <w:rsid w:val="000F41DE"/>
    <w:rsid w:val="000F4522"/>
    <w:rsid w:val="000F5983"/>
    <w:rsid w:val="000F73C0"/>
    <w:rsid w:val="000F7CF0"/>
    <w:rsid w:val="001013C0"/>
    <w:rsid w:val="00101571"/>
    <w:rsid w:val="00102195"/>
    <w:rsid w:val="00102C01"/>
    <w:rsid w:val="0010478B"/>
    <w:rsid w:val="00104EFB"/>
    <w:rsid w:val="00105513"/>
    <w:rsid w:val="00106747"/>
    <w:rsid w:val="00106FFC"/>
    <w:rsid w:val="001072C6"/>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AAE"/>
    <w:rsid w:val="00120DB2"/>
    <w:rsid w:val="00120F27"/>
    <w:rsid w:val="00121744"/>
    <w:rsid w:val="001218ED"/>
    <w:rsid w:val="001222C1"/>
    <w:rsid w:val="00122A8D"/>
    <w:rsid w:val="00125407"/>
    <w:rsid w:val="00125567"/>
    <w:rsid w:val="00125B9F"/>
    <w:rsid w:val="001264B1"/>
    <w:rsid w:val="001265AC"/>
    <w:rsid w:val="00126A2A"/>
    <w:rsid w:val="00126AA3"/>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3FF3"/>
    <w:rsid w:val="001643D5"/>
    <w:rsid w:val="001650A1"/>
    <w:rsid w:val="001662C9"/>
    <w:rsid w:val="00166B14"/>
    <w:rsid w:val="0016767B"/>
    <w:rsid w:val="00167741"/>
    <w:rsid w:val="00167810"/>
    <w:rsid w:val="001679A5"/>
    <w:rsid w:val="00167F60"/>
    <w:rsid w:val="00171A8F"/>
    <w:rsid w:val="001725B6"/>
    <w:rsid w:val="00172D27"/>
    <w:rsid w:val="001731CF"/>
    <w:rsid w:val="001753FA"/>
    <w:rsid w:val="0017552B"/>
    <w:rsid w:val="001759D9"/>
    <w:rsid w:val="00175AB3"/>
    <w:rsid w:val="00175D68"/>
    <w:rsid w:val="00177E2C"/>
    <w:rsid w:val="00180054"/>
    <w:rsid w:val="00180CF3"/>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A02F4"/>
    <w:rsid w:val="001A1078"/>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CC1"/>
    <w:rsid w:val="001E03E0"/>
    <w:rsid w:val="001E0729"/>
    <w:rsid w:val="001E112D"/>
    <w:rsid w:val="001E1743"/>
    <w:rsid w:val="001E1ABA"/>
    <w:rsid w:val="001E1F4D"/>
    <w:rsid w:val="001E2D80"/>
    <w:rsid w:val="001E45F1"/>
    <w:rsid w:val="001E6177"/>
    <w:rsid w:val="001E69EF"/>
    <w:rsid w:val="001E7419"/>
    <w:rsid w:val="001E7C2D"/>
    <w:rsid w:val="001E7E0F"/>
    <w:rsid w:val="001F076A"/>
    <w:rsid w:val="001F0A60"/>
    <w:rsid w:val="001F179C"/>
    <w:rsid w:val="001F479A"/>
    <w:rsid w:val="001F59EF"/>
    <w:rsid w:val="001F715B"/>
    <w:rsid w:val="002018D3"/>
    <w:rsid w:val="00201E08"/>
    <w:rsid w:val="00202ADF"/>
    <w:rsid w:val="00203C24"/>
    <w:rsid w:val="00203FC0"/>
    <w:rsid w:val="00205CC9"/>
    <w:rsid w:val="00205E99"/>
    <w:rsid w:val="00206DEC"/>
    <w:rsid w:val="002104DB"/>
    <w:rsid w:val="00210573"/>
    <w:rsid w:val="00210DE4"/>
    <w:rsid w:val="002111B2"/>
    <w:rsid w:val="00212570"/>
    <w:rsid w:val="00214D4F"/>
    <w:rsid w:val="00215001"/>
    <w:rsid w:val="00215848"/>
    <w:rsid w:val="002165BF"/>
    <w:rsid w:val="002171BB"/>
    <w:rsid w:val="002173D9"/>
    <w:rsid w:val="00221ED4"/>
    <w:rsid w:val="00222631"/>
    <w:rsid w:val="002228D1"/>
    <w:rsid w:val="00222AF0"/>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6B44"/>
    <w:rsid w:val="00237CD3"/>
    <w:rsid w:val="002408BE"/>
    <w:rsid w:val="00241281"/>
    <w:rsid w:val="00242B77"/>
    <w:rsid w:val="0024363C"/>
    <w:rsid w:val="00245B24"/>
    <w:rsid w:val="00246B61"/>
    <w:rsid w:val="00247AF0"/>
    <w:rsid w:val="00250218"/>
    <w:rsid w:val="00250262"/>
    <w:rsid w:val="002509D0"/>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5343"/>
    <w:rsid w:val="00266436"/>
    <w:rsid w:val="00266742"/>
    <w:rsid w:val="002667DA"/>
    <w:rsid w:val="002714DF"/>
    <w:rsid w:val="0027274E"/>
    <w:rsid w:val="00272AF9"/>
    <w:rsid w:val="00272BF3"/>
    <w:rsid w:val="00273259"/>
    <w:rsid w:val="00273A6D"/>
    <w:rsid w:val="00273B33"/>
    <w:rsid w:val="00273EB9"/>
    <w:rsid w:val="002742D0"/>
    <w:rsid w:val="00275844"/>
    <w:rsid w:val="0027597C"/>
    <w:rsid w:val="00275C10"/>
    <w:rsid w:val="00276050"/>
    <w:rsid w:val="00276891"/>
    <w:rsid w:val="00277997"/>
    <w:rsid w:val="00277CA2"/>
    <w:rsid w:val="00280E39"/>
    <w:rsid w:val="00280F22"/>
    <w:rsid w:val="00281795"/>
    <w:rsid w:val="00282398"/>
    <w:rsid w:val="002825A1"/>
    <w:rsid w:val="0028322C"/>
    <w:rsid w:val="002835C8"/>
    <w:rsid w:val="00283B69"/>
    <w:rsid w:val="00283CE0"/>
    <w:rsid w:val="00284F70"/>
    <w:rsid w:val="00285A98"/>
    <w:rsid w:val="0028616A"/>
    <w:rsid w:val="00287178"/>
    <w:rsid w:val="0028784E"/>
    <w:rsid w:val="00291C33"/>
    <w:rsid w:val="002941B3"/>
    <w:rsid w:val="002954CC"/>
    <w:rsid w:val="00296D99"/>
    <w:rsid w:val="002970B0"/>
    <w:rsid w:val="0029720E"/>
    <w:rsid w:val="002976F9"/>
    <w:rsid w:val="002A10E3"/>
    <w:rsid w:val="002A13BC"/>
    <w:rsid w:val="002A1469"/>
    <w:rsid w:val="002A1601"/>
    <w:rsid w:val="002A1CF7"/>
    <w:rsid w:val="002A1F2B"/>
    <w:rsid w:val="002A2F03"/>
    <w:rsid w:val="002A352B"/>
    <w:rsid w:val="002A42F8"/>
    <w:rsid w:val="002A4EB3"/>
    <w:rsid w:val="002A5B38"/>
    <w:rsid w:val="002B0A1B"/>
    <w:rsid w:val="002B0AFA"/>
    <w:rsid w:val="002B15A0"/>
    <w:rsid w:val="002B5728"/>
    <w:rsid w:val="002B607F"/>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35D6"/>
    <w:rsid w:val="002E4A00"/>
    <w:rsid w:val="002E596A"/>
    <w:rsid w:val="002E7C05"/>
    <w:rsid w:val="002E7E0D"/>
    <w:rsid w:val="002E7EFC"/>
    <w:rsid w:val="002F04C8"/>
    <w:rsid w:val="002F0628"/>
    <w:rsid w:val="002F0D78"/>
    <w:rsid w:val="002F0F0C"/>
    <w:rsid w:val="002F11D7"/>
    <w:rsid w:val="002F1C0E"/>
    <w:rsid w:val="002F2AF3"/>
    <w:rsid w:val="002F33B8"/>
    <w:rsid w:val="002F38BB"/>
    <w:rsid w:val="002F3E1D"/>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749"/>
    <w:rsid w:val="0033083F"/>
    <w:rsid w:val="00332A60"/>
    <w:rsid w:val="00333158"/>
    <w:rsid w:val="003333D3"/>
    <w:rsid w:val="00333A4C"/>
    <w:rsid w:val="0033486B"/>
    <w:rsid w:val="00334A27"/>
    <w:rsid w:val="00335B5C"/>
    <w:rsid w:val="00337C0E"/>
    <w:rsid w:val="00340C1B"/>
    <w:rsid w:val="0034137B"/>
    <w:rsid w:val="00341905"/>
    <w:rsid w:val="00341E35"/>
    <w:rsid w:val="0034219A"/>
    <w:rsid w:val="0034362E"/>
    <w:rsid w:val="003440A3"/>
    <w:rsid w:val="00345588"/>
    <w:rsid w:val="0035099A"/>
    <w:rsid w:val="003519AF"/>
    <w:rsid w:val="003527DD"/>
    <w:rsid w:val="00352C9D"/>
    <w:rsid w:val="003542FC"/>
    <w:rsid w:val="00354AC7"/>
    <w:rsid w:val="00356DED"/>
    <w:rsid w:val="00356FD9"/>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1940"/>
    <w:rsid w:val="003B2462"/>
    <w:rsid w:val="003B246F"/>
    <w:rsid w:val="003B3D5F"/>
    <w:rsid w:val="003B3E7E"/>
    <w:rsid w:val="003B5CAB"/>
    <w:rsid w:val="003B7066"/>
    <w:rsid w:val="003B78AC"/>
    <w:rsid w:val="003B7EC1"/>
    <w:rsid w:val="003C00A2"/>
    <w:rsid w:val="003C0A81"/>
    <w:rsid w:val="003C1CCC"/>
    <w:rsid w:val="003C2043"/>
    <w:rsid w:val="003C2250"/>
    <w:rsid w:val="003C4CAB"/>
    <w:rsid w:val="003C659F"/>
    <w:rsid w:val="003C699C"/>
    <w:rsid w:val="003C6C85"/>
    <w:rsid w:val="003C6F58"/>
    <w:rsid w:val="003C7B4E"/>
    <w:rsid w:val="003D0A6E"/>
    <w:rsid w:val="003D0AAA"/>
    <w:rsid w:val="003D47C3"/>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374C"/>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37DA5"/>
    <w:rsid w:val="004405DB"/>
    <w:rsid w:val="00440AC3"/>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70AC"/>
    <w:rsid w:val="00457CEC"/>
    <w:rsid w:val="0046122B"/>
    <w:rsid w:val="00461410"/>
    <w:rsid w:val="00462401"/>
    <w:rsid w:val="00463D7D"/>
    <w:rsid w:val="00463EFD"/>
    <w:rsid w:val="00464E07"/>
    <w:rsid w:val="00465150"/>
    <w:rsid w:val="0046674D"/>
    <w:rsid w:val="0046704B"/>
    <w:rsid w:val="00467F04"/>
    <w:rsid w:val="004713C1"/>
    <w:rsid w:val="004716C4"/>
    <w:rsid w:val="00471C21"/>
    <w:rsid w:val="00473BEF"/>
    <w:rsid w:val="00474181"/>
    <w:rsid w:val="00474920"/>
    <w:rsid w:val="00474C95"/>
    <w:rsid w:val="0047511F"/>
    <w:rsid w:val="00476399"/>
    <w:rsid w:val="0047674A"/>
    <w:rsid w:val="00477C5F"/>
    <w:rsid w:val="00477EDE"/>
    <w:rsid w:val="00480051"/>
    <w:rsid w:val="004807A0"/>
    <w:rsid w:val="004807F5"/>
    <w:rsid w:val="004817E8"/>
    <w:rsid w:val="004829AA"/>
    <w:rsid w:val="00484B1D"/>
    <w:rsid w:val="00486D60"/>
    <w:rsid w:val="004872F6"/>
    <w:rsid w:val="00487E60"/>
    <w:rsid w:val="00490442"/>
    <w:rsid w:val="00490A92"/>
    <w:rsid w:val="00490D56"/>
    <w:rsid w:val="00490D58"/>
    <w:rsid w:val="00491616"/>
    <w:rsid w:val="0049209C"/>
    <w:rsid w:val="00492294"/>
    <w:rsid w:val="00492730"/>
    <w:rsid w:val="00494080"/>
    <w:rsid w:val="00494761"/>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524"/>
    <w:rsid w:val="004C00A5"/>
    <w:rsid w:val="004C04DF"/>
    <w:rsid w:val="004C094C"/>
    <w:rsid w:val="004C0C33"/>
    <w:rsid w:val="004C3603"/>
    <w:rsid w:val="004C41DC"/>
    <w:rsid w:val="004C48D3"/>
    <w:rsid w:val="004C74E9"/>
    <w:rsid w:val="004C7F1F"/>
    <w:rsid w:val="004D09CC"/>
    <w:rsid w:val="004D1B24"/>
    <w:rsid w:val="004D1B6D"/>
    <w:rsid w:val="004D3652"/>
    <w:rsid w:val="004D4B1A"/>
    <w:rsid w:val="004D4D0C"/>
    <w:rsid w:val="004D4ED2"/>
    <w:rsid w:val="004D5613"/>
    <w:rsid w:val="004D569C"/>
    <w:rsid w:val="004D63AF"/>
    <w:rsid w:val="004E0875"/>
    <w:rsid w:val="004E22B0"/>
    <w:rsid w:val="004E2428"/>
    <w:rsid w:val="004E2F5E"/>
    <w:rsid w:val="004E348B"/>
    <w:rsid w:val="004E3B4B"/>
    <w:rsid w:val="004E3D43"/>
    <w:rsid w:val="004E4E27"/>
    <w:rsid w:val="004E6959"/>
    <w:rsid w:val="004E6AD2"/>
    <w:rsid w:val="004E77DC"/>
    <w:rsid w:val="004E7B9E"/>
    <w:rsid w:val="004F217D"/>
    <w:rsid w:val="004F3225"/>
    <w:rsid w:val="004F3A20"/>
    <w:rsid w:val="004F4E7F"/>
    <w:rsid w:val="004F5A32"/>
    <w:rsid w:val="004F60B1"/>
    <w:rsid w:val="004F6F6D"/>
    <w:rsid w:val="005006F3"/>
    <w:rsid w:val="0050078D"/>
    <w:rsid w:val="00501587"/>
    <w:rsid w:val="0050327B"/>
    <w:rsid w:val="005063B3"/>
    <w:rsid w:val="00507AA3"/>
    <w:rsid w:val="005102D5"/>
    <w:rsid w:val="00510895"/>
    <w:rsid w:val="0051133A"/>
    <w:rsid w:val="0051176D"/>
    <w:rsid w:val="00512086"/>
    <w:rsid w:val="00512227"/>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6356"/>
    <w:rsid w:val="005279B8"/>
    <w:rsid w:val="00530065"/>
    <w:rsid w:val="00532191"/>
    <w:rsid w:val="00533C6E"/>
    <w:rsid w:val="0053629F"/>
    <w:rsid w:val="00536BA8"/>
    <w:rsid w:val="00536D04"/>
    <w:rsid w:val="0053741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49F6"/>
    <w:rsid w:val="00554C9F"/>
    <w:rsid w:val="00555D4D"/>
    <w:rsid w:val="00556D2A"/>
    <w:rsid w:val="0055702A"/>
    <w:rsid w:val="005572CC"/>
    <w:rsid w:val="00557767"/>
    <w:rsid w:val="005610EE"/>
    <w:rsid w:val="0056119B"/>
    <w:rsid w:val="00562102"/>
    <w:rsid w:val="005631E1"/>
    <w:rsid w:val="0056322F"/>
    <w:rsid w:val="0056761B"/>
    <w:rsid w:val="005704EA"/>
    <w:rsid w:val="005721B3"/>
    <w:rsid w:val="00572F88"/>
    <w:rsid w:val="005738D5"/>
    <w:rsid w:val="00573DD2"/>
    <w:rsid w:val="00575AA1"/>
    <w:rsid w:val="00575B91"/>
    <w:rsid w:val="00576151"/>
    <w:rsid w:val="00576368"/>
    <w:rsid w:val="005764D2"/>
    <w:rsid w:val="00576A62"/>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0A8D"/>
    <w:rsid w:val="00592401"/>
    <w:rsid w:val="00592642"/>
    <w:rsid w:val="00592D57"/>
    <w:rsid w:val="00594C22"/>
    <w:rsid w:val="00594C68"/>
    <w:rsid w:val="00595549"/>
    <w:rsid w:val="00596454"/>
    <w:rsid w:val="005A3799"/>
    <w:rsid w:val="005A37FF"/>
    <w:rsid w:val="005A419B"/>
    <w:rsid w:val="005A4591"/>
    <w:rsid w:val="005A566F"/>
    <w:rsid w:val="005A5DAE"/>
    <w:rsid w:val="005A615E"/>
    <w:rsid w:val="005A6230"/>
    <w:rsid w:val="005A638B"/>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4A3C"/>
    <w:rsid w:val="005D595E"/>
    <w:rsid w:val="005D64E5"/>
    <w:rsid w:val="005E1E9C"/>
    <w:rsid w:val="005E1FEF"/>
    <w:rsid w:val="005E2C2C"/>
    <w:rsid w:val="005E345A"/>
    <w:rsid w:val="005E4261"/>
    <w:rsid w:val="005E477E"/>
    <w:rsid w:val="005E480F"/>
    <w:rsid w:val="005E64C8"/>
    <w:rsid w:val="005E6539"/>
    <w:rsid w:val="005E69DE"/>
    <w:rsid w:val="005E6EFD"/>
    <w:rsid w:val="005F04E2"/>
    <w:rsid w:val="005F11C1"/>
    <w:rsid w:val="005F1A62"/>
    <w:rsid w:val="005F22AD"/>
    <w:rsid w:val="005F234D"/>
    <w:rsid w:val="005F4753"/>
    <w:rsid w:val="005F5D6E"/>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D37"/>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3CA"/>
    <w:rsid w:val="00684AA6"/>
    <w:rsid w:val="006856C0"/>
    <w:rsid w:val="00687C17"/>
    <w:rsid w:val="0069017A"/>
    <w:rsid w:val="00690490"/>
    <w:rsid w:val="006918EE"/>
    <w:rsid w:val="00692682"/>
    <w:rsid w:val="00692A6A"/>
    <w:rsid w:val="00692F61"/>
    <w:rsid w:val="00692F75"/>
    <w:rsid w:val="00694373"/>
    <w:rsid w:val="00694683"/>
    <w:rsid w:val="0069504A"/>
    <w:rsid w:val="00695FEA"/>
    <w:rsid w:val="0069618B"/>
    <w:rsid w:val="00696C66"/>
    <w:rsid w:val="00697C73"/>
    <w:rsid w:val="006A05A5"/>
    <w:rsid w:val="006A0CBB"/>
    <w:rsid w:val="006A2C54"/>
    <w:rsid w:val="006A37F1"/>
    <w:rsid w:val="006A48AC"/>
    <w:rsid w:val="006A4A7F"/>
    <w:rsid w:val="006A6E83"/>
    <w:rsid w:val="006A7F66"/>
    <w:rsid w:val="006B0442"/>
    <w:rsid w:val="006B04EF"/>
    <w:rsid w:val="006B2AF3"/>
    <w:rsid w:val="006B4BDB"/>
    <w:rsid w:val="006B50FA"/>
    <w:rsid w:val="006B6698"/>
    <w:rsid w:val="006B6F08"/>
    <w:rsid w:val="006C0355"/>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82"/>
    <w:rsid w:val="006D08AE"/>
    <w:rsid w:val="006D0A30"/>
    <w:rsid w:val="006D1BCA"/>
    <w:rsid w:val="006D516E"/>
    <w:rsid w:val="006D53B5"/>
    <w:rsid w:val="006D669F"/>
    <w:rsid w:val="006D7810"/>
    <w:rsid w:val="006E064C"/>
    <w:rsid w:val="006E1452"/>
    <w:rsid w:val="006E16E6"/>
    <w:rsid w:val="006E1ECC"/>
    <w:rsid w:val="006E2D78"/>
    <w:rsid w:val="006E390D"/>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37F"/>
    <w:rsid w:val="006F1F45"/>
    <w:rsid w:val="006F31B8"/>
    <w:rsid w:val="006F3318"/>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50EC"/>
    <w:rsid w:val="007070E1"/>
    <w:rsid w:val="007109BD"/>
    <w:rsid w:val="007113AE"/>
    <w:rsid w:val="007113C5"/>
    <w:rsid w:val="007114C7"/>
    <w:rsid w:val="007121E9"/>
    <w:rsid w:val="007122A3"/>
    <w:rsid w:val="00712CC1"/>
    <w:rsid w:val="007136E4"/>
    <w:rsid w:val="00714382"/>
    <w:rsid w:val="00714981"/>
    <w:rsid w:val="00714DF4"/>
    <w:rsid w:val="007150DA"/>
    <w:rsid w:val="007155A3"/>
    <w:rsid w:val="00715DCD"/>
    <w:rsid w:val="007167E6"/>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1319"/>
    <w:rsid w:val="0073469E"/>
    <w:rsid w:val="00734B9B"/>
    <w:rsid w:val="00735712"/>
    <w:rsid w:val="007358EB"/>
    <w:rsid w:val="00735E8B"/>
    <w:rsid w:val="007362E8"/>
    <w:rsid w:val="00736C6F"/>
    <w:rsid w:val="007402F1"/>
    <w:rsid w:val="0074107A"/>
    <w:rsid w:val="007416D2"/>
    <w:rsid w:val="00743D37"/>
    <w:rsid w:val="0074402B"/>
    <w:rsid w:val="00744C1F"/>
    <w:rsid w:val="007456A3"/>
    <w:rsid w:val="00745705"/>
    <w:rsid w:val="007465BA"/>
    <w:rsid w:val="007525FD"/>
    <w:rsid w:val="00752C30"/>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0C37"/>
    <w:rsid w:val="007717DE"/>
    <w:rsid w:val="00771980"/>
    <w:rsid w:val="00772586"/>
    <w:rsid w:val="007729AF"/>
    <w:rsid w:val="00772DAA"/>
    <w:rsid w:val="00773373"/>
    <w:rsid w:val="00773A5A"/>
    <w:rsid w:val="007741C0"/>
    <w:rsid w:val="00775200"/>
    <w:rsid w:val="00776DC6"/>
    <w:rsid w:val="00777681"/>
    <w:rsid w:val="00777880"/>
    <w:rsid w:val="00781085"/>
    <w:rsid w:val="007815D3"/>
    <w:rsid w:val="0078387B"/>
    <w:rsid w:val="00784C00"/>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5290"/>
    <w:rsid w:val="007A5E95"/>
    <w:rsid w:val="007A79FC"/>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352"/>
    <w:rsid w:val="007D12BA"/>
    <w:rsid w:val="007D1486"/>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714"/>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66"/>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565"/>
    <w:rsid w:val="00854C9E"/>
    <w:rsid w:val="008555D4"/>
    <w:rsid w:val="0085570D"/>
    <w:rsid w:val="008558CB"/>
    <w:rsid w:val="00857127"/>
    <w:rsid w:val="0085733A"/>
    <w:rsid w:val="00857B7F"/>
    <w:rsid w:val="00857D66"/>
    <w:rsid w:val="008601F0"/>
    <w:rsid w:val="00860F1F"/>
    <w:rsid w:val="0086156B"/>
    <w:rsid w:val="00862350"/>
    <w:rsid w:val="00862FE2"/>
    <w:rsid w:val="00864D99"/>
    <w:rsid w:val="00866398"/>
    <w:rsid w:val="00867271"/>
    <w:rsid w:val="0087111E"/>
    <w:rsid w:val="00871403"/>
    <w:rsid w:val="00873298"/>
    <w:rsid w:val="00873941"/>
    <w:rsid w:val="00873959"/>
    <w:rsid w:val="00874595"/>
    <w:rsid w:val="00874AEC"/>
    <w:rsid w:val="00875752"/>
    <w:rsid w:val="00876EF6"/>
    <w:rsid w:val="00876F74"/>
    <w:rsid w:val="008806E4"/>
    <w:rsid w:val="008809D5"/>
    <w:rsid w:val="00880DC8"/>
    <w:rsid w:val="00880E4F"/>
    <w:rsid w:val="00882774"/>
    <w:rsid w:val="0088483A"/>
    <w:rsid w:val="00885DFA"/>
    <w:rsid w:val="00886054"/>
    <w:rsid w:val="00887FA8"/>
    <w:rsid w:val="008935AB"/>
    <w:rsid w:val="00894A50"/>
    <w:rsid w:val="00895E36"/>
    <w:rsid w:val="00896227"/>
    <w:rsid w:val="00896491"/>
    <w:rsid w:val="00896739"/>
    <w:rsid w:val="008968DC"/>
    <w:rsid w:val="00896918"/>
    <w:rsid w:val="00896D3C"/>
    <w:rsid w:val="0089703E"/>
    <w:rsid w:val="00897096"/>
    <w:rsid w:val="00897EE1"/>
    <w:rsid w:val="008A0786"/>
    <w:rsid w:val="008A1816"/>
    <w:rsid w:val="008A2144"/>
    <w:rsid w:val="008A244A"/>
    <w:rsid w:val="008A2DA5"/>
    <w:rsid w:val="008A3CDD"/>
    <w:rsid w:val="008A3F49"/>
    <w:rsid w:val="008A4713"/>
    <w:rsid w:val="008A6BF4"/>
    <w:rsid w:val="008A71CC"/>
    <w:rsid w:val="008A74A8"/>
    <w:rsid w:val="008B0B5B"/>
    <w:rsid w:val="008B20FD"/>
    <w:rsid w:val="008B2281"/>
    <w:rsid w:val="008B2DE0"/>
    <w:rsid w:val="008B41B3"/>
    <w:rsid w:val="008B461C"/>
    <w:rsid w:val="008B595F"/>
    <w:rsid w:val="008B5EB2"/>
    <w:rsid w:val="008B6469"/>
    <w:rsid w:val="008B695B"/>
    <w:rsid w:val="008C10A3"/>
    <w:rsid w:val="008C1187"/>
    <w:rsid w:val="008C12AA"/>
    <w:rsid w:val="008C1D21"/>
    <w:rsid w:val="008C3973"/>
    <w:rsid w:val="008C3DB1"/>
    <w:rsid w:val="008C4B4B"/>
    <w:rsid w:val="008C4C53"/>
    <w:rsid w:val="008C56BD"/>
    <w:rsid w:val="008C789E"/>
    <w:rsid w:val="008D0864"/>
    <w:rsid w:val="008D17B4"/>
    <w:rsid w:val="008D2A0D"/>
    <w:rsid w:val="008D3DD6"/>
    <w:rsid w:val="008D447A"/>
    <w:rsid w:val="008D4D76"/>
    <w:rsid w:val="008D4E62"/>
    <w:rsid w:val="008D5BD4"/>
    <w:rsid w:val="008D5D1C"/>
    <w:rsid w:val="008D68E8"/>
    <w:rsid w:val="008D6AA0"/>
    <w:rsid w:val="008D7946"/>
    <w:rsid w:val="008E0ABC"/>
    <w:rsid w:val="008E1B1C"/>
    <w:rsid w:val="008E2D2C"/>
    <w:rsid w:val="008E2F46"/>
    <w:rsid w:val="008E4B6F"/>
    <w:rsid w:val="008E56BA"/>
    <w:rsid w:val="008E6871"/>
    <w:rsid w:val="008E6A62"/>
    <w:rsid w:val="008E74E5"/>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56E7"/>
    <w:rsid w:val="009168DE"/>
    <w:rsid w:val="0091797E"/>
    <w:rsid w:val="00921225"/>
    <w:rsid w:val="00921C43"/>
    <w:rsid w:val="0092251F"/>
    <w:rsid w:val="009236DA"/>
    <w:rsid w:val="00923A06"/>
    <w:rsid w:val="00924A1A"/>
    <w:rsid w:val="009259E6"/>
    <w:rsid w:val="00926483"/>
    <w:rsid w:val="00927186"/>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4D45"/>
    <w:rsid w:val="00975937"/>
    <w:rsid w:val="009768AE"/>
    <w:rsid w:val="009771E3"/>
    <w:rsid w:val="00980459"/>
    <w:rsid w:val="00980625"/>
    <w:rsid w:val="00983F05"/>
    <w:rsid w:val="00983F47"/>
    <w:rsid w:val="009849C3"/>
    <w:rsid w:val="009851D9"/>
    <w:rsid w:val="00986177"/>
    <w:rsid w:val="009868EA"/>
    <w:rsid w:val="009871D6"/>
    <w:rsid w:val="0098725E"/>
    <w:rsid w:val="00991D3F"/>
    <w:rsid w:val="0099263F"/>
    <w:rsid w:val="00993A7E"/>
    <w:rsid w:val="00995174"/>
    <w:rsid w:val="0099762E"/>
    <w:rsid w:val="00997ABB"/>
    <w:rsid w:val="009A08AF"/>
    <w:rsid w:val="009A0CB6"/>
    <w:rsid w:val="009A10CD"/>
    <w:rsid w:val="009A14DC"/>
    <w:rsid w:val="009A1CE7"/>
    <w:rsid w:val="009A1EE8"/>
    <w:rsid w:val="009A2304"/>
    <w:rsid w:val="009A3385"/>
    <w:rsid w:val="009A4BBE"/>
    <w:rsid w:val="009A7384"/>
    <w:rsid w:val="009B0FF4"/>
    <w:rsid w:val="009B113A"/>
    <w:rsid w:val="009B26C3"/>
    <w:rsid w:val="009B37D5"/>
    <w:rsid w:val="009B3FCD"/>
    <w:rsid w:val="009B4FA5"/>
    <w:rsid w:val="009B587D"/>
    <w:rsid w:val="009B6008"/>
    <w:rsid w:val="009B6202"/>
    <w:rsid w:val="009B7EA6"/>
    <w:rsid w:val="009C0406"/>
    <w:rsid w:val="009C046C"/>
    <w:rsid w:val="009C2247"/>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3E41"/>
    <w:rsid w:val="009D4B96"/>
    <w:rsid w:val="009D4D61"/>
    <w:rsid w:val="009D57B5"/>
    <w:rsid w:val="009D7356"/>
    <w:rsid w:val="009D7B43"/>
    <w:rsid w:val="009D7C18"/>
    <w:rsid w:val="009E072E"/>
    <w:rsid w:val="009E0F48"/>
    <w:rsid w:val="009E13FA"/>
    <w:rsid w:val="009E1E29"/>
    <w:rsid w:val="009E23E5"/>
    <w:rsid w:val="009E2D98"/>
    <w:rsid w:val="009E3581"/>
    <w:rsid w:val="009E3964"/>
    <w:rsid w:val="009E4890"/>
    <w:rsid w:val="009E5262"/>
    <w:rsid w:val="009E54FD"/>
    <w:rsid w:val="009E5653"/>
    <w:rsid w:val="009E5DF0"/>
    <w:rsid w:val="009E65A6"/>
    <w:rsid w:val="009E6883"/>
    <w:rsid w:val="009E6A1C"/>
    <w:rsid w:val="009E6D5C"/>
    <w:rsid w:val="009E7CE4"/>
    <w:rsid w:val="009F18DA"/>
    <w:rsid w:val="009F1BC3"/>
    <w:rsid w:val="009F25D0"/>
    <w:rsid w:val="009F5925"/>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3FA"/>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32B61"/>
    <w:rsid w:val="00A32BD5"/>
    <w:rsid w:val="00A32DC8"/>
    <w:rsid w:val="00A37213"/>
    <w:rsid w:val="00A379CF"/>
    <w:rsid w:val="00A37E1A"/>
    <w:rsid w:val="00A37E7B"/>
    <w:rsid w:val="00A407ED"/>
    <w:rsid w:val="00A40DAC"/>
    <w:rsid w:val="00A40E2D"/>
    <w:rsid w:val="00A41F27"/>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EAD"/>
    <w:rsid w:val="00A569CF"/>
    <w:rsid w:val="00A573E4"/>
    <w:rsid w:val="00A60132"/>
    <w:rsid w:val="00A60382"/>
    <w:rsid w:val="00A60DE6"/>
    <w:rsid w:val="00A60F29"/>
    <w:rsid w:val="00A6196C"/>
    <w:rsid w:val="00A623A8"/>
    <w:rsid w:val="00A623C4"/>
    <w:rsid w:val="00A62893"/>
    <w:rsid w:val="00A62E16"/>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6EAC"/>
    <w:rsid w:val="00A82896"/>
    <w:rsid w:val="00A83B82"/>
    <w:rsid w:val="00A8447F"/>
    <w:rsid w:val="00A84868"/>
    <w:rsid w:val="00A84F17"/>
    <w:rsid w:val="00A852A7"/>
    <w:rsid w:val="00A85D24"/>
    <w:rsid w:val="00A85FBC"/>
    <w:rsid w:val="00A86053"/>
    <w:rsid w:val="00A876FA"/>
    <w:rsid w:val="00A9005D"/>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31CA"/>
    <w:rsid w:val="00AB4375"/>
    <w:rsid w:val="00AB44B9"/>
    <w:rsid w:val="00AB4C70"/>
    <w:rsid w:val="00AB508F"/>
    <w:rsid w:val="00AB589A"/>
    <w:rsid w:val="00AB6482"/>
    <w:rsid w:val="00AB6E29"/>
    <w:rsid w:val="00AB784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3876"/>
    <w:rsid w:val="00B073CB"/>
    <w:rsid w:val="00B0774E"/>
    <w:rsid w:val="00B106AA"/>
    <w:rsid w:val="00B10FCB"/>
    <w:rsid w:val="00B12A56"/>
    <w:rsid w:val="00B131B8"/>
    <w:rsid w:val="00B14182"/>
    <w:rsid w:val="00B15C0B"/>
    <w:rsid w:val="00B15D2E"/>
    <w:rsid w:val="00B17F57"/>
    <w:rsid w:val="00B20128"/>
    <w:rsid w:val="00B20A16"/>
    <w:rsid w:val="00B21156"/>
    <w:rsid w:val="00B21715"/>
    <w:rsid w:val="00B2295D"/>
    <w:rsid w:val="00B22B36"/>
    <w:rsid w:val="00B22DBA"/>
    <w:rsid w:val="00B2307D"/>
    <w:rsid w:val="00B230C1"/>
    <w:rsid w:val="00B2556B"/>
    <w:rsid w:val="00B26D04"/>
    <w:rsid w:val="00B30C0B"/>
    <w:rsid w:val="00B3102F"/>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4129"/>
    <w:rsid w:val="00B45243"/>
    <w:rsid w:val="00B4739F"/>
    <w:rsid w:val="00B47797"/>
    <w:rsid w:val="00B50847"/>
    <w:rsid w:val="00B514F8"/>
    <w:rsid w:val="00B521EC"/>
    <w:rsid w:val="00B5268A"/>
    <w:rsid w:val="00B52F73"/>
    <w:rsid w:val="00B532C4"/>
    <w:rsid w:val="00B5342A"/>
    <w:rsid w:val="00B57A45"/>
    <w:rsid w:val="00B60057"/>
    <w:rsid w:val="00B600AC"/>
    <w:rsid w:val="00B60A77"/>
    <w:rsid w:val="00B62E85"/>
    <w:rsid w:val="00B63DEC"/>
    <w:rsid w:val="00B64047"/>
    <w:rsid w:val="00B7074B"/>
    <w:rsid w:val="00B7162C"/>
    <w:rsid w:val="00B71AFF"/>
    <w:rsid w:val="00B71E86"/>
    <w:rsid w:val="00B724AF"/>
    <w:rsid w:val="00B7298C"/>
    <w:rsid w:val="00B72D64"/>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575E"/>
    <w:rsid w:val="00B865E8"/>
    <w:rsid w:val="00B86BA3"/>
    <w:rsid w:val="00B874B7"/>
    <w:rsid w:val="00B901B1"/>
    <w:rsid w:val="00B90483"/>
    <w:rsid w:val="00B91EB7"/>
    <w:rsid w:val="00B92154"/>
    <w:rsid w:val="00B92BAC"/>
    <w:rsid w:val="00B951DD"/>
    <w:rsid w:val="00B95988"/>
    <w:rsid w:val="00B96A54"/>
    <w:rsid w:val="00B96DAC"/>
    <w:rsid w:val="00B971A8"/>
    <w:rsid w:val="00B97B7E"/>
    <w:rsid w:val="00B97B91"/>
    <w:rsid w:val="00BA07AB"/>
    <w:rsid w:val="00BA0F6E"/>
    <w:rsid w:val="00BA1979"/>
    <w:rsid w:val="00BA401A"/>
    <w:rsid w:val="00BA4CAD"/>
    <w:rsid w:val="00BA4E4D"/>
    <w:rsid w:val="00BA5438"/>
    <w:rsid w:val="00BA6849"/>
    <w:rsid w:val="00BA6B5B"/>
    <w:rsid w:val="00BB0253"/>
    <w:rsid w:val="00BB1B41"/>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C75"/>
    <w:rsid w:val="00BE1101"/>
    <w:rsid w:val="00BE1B06"/>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30D9"/>
    <w:rsid w:val="00C03518"/>
    <w:rsid w:val="00C05A38"/>
    <w:rsid w:val="00C05D08"/>
    <w:rsid w:val="00C07CAF"/>
    <w:rsid w:val="00C07CBF"/>
    <w:rsid w:val="00C10078"/>
    <w:rsid w:val="00C1249F"/>
    <w:rsid w:val="00C124ED"/>
    <w:rsid w:val="00C125C3"/>
    <w:rsid w:val="00C13140"/>
    <w:rsid w:val="00C1339D"/>
    <w:rsid w:val="00C14A6F"/>
    <w:rsid w:val="00C15B76"/>
    <w:rsid w:val="00C15D4C"/>
    <w:rsid w:val="00C1609D"/>
    <w:rsid w:val="00C177A7"/>
    <w:rsid w:val="00C21B81"/>
    <w:rsid w:val="00C21FA8"/>
    <w:rsid w:val="00C222BD"/>
    <w:rsid w:val="00C23A86"/>
    <w:rsid w:val="00C23DE0"/>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DC4"/>
    <w:rsid w:val="00C540FE"/>
    <w:rsid w:val="00C54AAD"/>
    <w:rsid w:val="00C553B1"/>
    <w:rsid w:val="00C555D3"/>
    <w:rsid w:val="00C5567B"/>
    <w:rsid w:val="00C55CCF"/>
    <w:rsid w:val="00C57495"/>
    <w:rsid w:val="00C57A07"/>
    <w:rsid w:val="00C6064D"/>
    <w:rsid w:val="00C6098C"/>
    <w:rsid w:val="00C61408"/>
    <w:rsid w:val="00C61659"/>
    <w:rsid w:val="00C6256B"/>
    <w:rsid w:val="00C62D3F"/>
    <w:rsid w:val="00C638F0"/>
    <w:rsid w:val="00C655B9"/>
    <w:rsid w:val="00C664F1"/>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66E"/>
    <w:rsid w:val="00C936FD"/>
    <w:rsid w:val="00C94242"/>
    <w:rsid w:val="00C955B7"/>
    <w:rsid w:val="00C96036"/>
    <w:rsid w:val="00C97473"/>
    <w:rsid w:val="00CA003A"/>
    <w:rsid w:val="00CA2170"/>
    <w:rsid w:val="00CA2C52"/>
    <w:rsid w:val="00CA399F"/>
    <w:rsid w:val="00CA4855"/>
    <w:rsid w:val="00CA526D"/>
    <w:rsid w:val="00CA5D8F"/>
    <w:rsid w:val="00CA713F"/>
    <w:rsid w:val="00CA728E"/>
    <w:rsid w:val="00CA748C"/>
    <w:rsid w:val="00CA7B55"/>
    <w:rsid w:val="00CB0C4A"/>
    <w:rsid w:val="00CB16CC"/>
    <w:rsid w:val="00CB199B"/>
    <w:rsid w:val="00CB3989"/>
    <w:rsid w:val="00CB4828"/>
    <w:rsid w:val="00CB486B"/>
    <w:rsid w:val="00CB5883"/>
    <w:rsid w:val="00CB59B6"/>
    <w:rsid w:val="00CB59D8"/>
    <w:rsid w:val="00CB5D4C"/>
    <w:rsid w:val="00CB6544"/>
    <w:rsid w:val="00CC0A82"/>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7327"/>
    <w:rsid w:val="00CD7975"/>
    <w:rsid w:val="00CE0E96"/>
    <w:rsid w:val="00CE1582"/>
    <w:rsid w:val="00CE19A2"/>
    <w:rsid w:val="00CE1D4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DBE"/>
    <w:rsid w:val="00D020D0"/>
    <w:rsid w:val="00D02C2A"/>
    <w:rsid w:val="00D04B3F"/>
    <w:rsid w:val="00D05D8C"/>
    <w:rsid w:val="00D10A4D"/>
    <w:rsid w:val="00D10A90"/>
    <w:rsid w:val="00D12DD3"/>
    <w:rsid w:val="00D12EA6"/>
    <w:rsid w:val="00D13F25"/>
    <w:rsid w:val="00D16748"/>
    <w:rsid w:val="00D16FA6"/>
    <w:rsid w:val="00D174D2"/>
    <w:rsid w:val="00D2062E"/>
    <w:rsid w:val="00D221D7"/>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EC9"/>
    <w:rsid w:val="00D4681B"/>
    <w:rsid w:val="00D470FE"/>
    <w:rsid w:val="00D471A9"/>
    <w:rsid w:val="00D471C0"/>
    <w:rsid w:val="00D47248"/>
    <w:rsid w:val="00D473A6"/>
    <w:rsid w:val="00D50165"/>
    <w:rsid w:val="00D503E8"/>
    <w:rsid w:val="00D515B2"/>
    <w:rsid w:val="00D519B8"/>
    <w:rsid w:val="00D51ED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783"/>
    <w:rsid w:val="00D62AAB"/>
    <w:rsid w:val="00D62C12"/>
    <w:rsid w:val="00D6371A"/>
    <w:rsid w:val="00D63BEA"/>
    <w:rsid w:val="00D640A5"/>
    <w:rsid w:val="00D64754"/>
    <w:rsid w:val="00D64790"/>
    <w:rsid w:val="00D64FE2"/>
    <w:rsid w:val="00D65609"/>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1558"/>
    <w:rsid w:val="00D81582"/>
    <w:rsid w:val="00D82714"/>
    <w:rsid w:val="00D82BD6"/>
    <w:rsid w:val="00D830B5"/>
    <w:rsid w:val="00D831DB"/>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6FAC"/>
    <w:rsid w:val="00DB7494"/>
    <w:rsid w:val="00DB7755"/>
    <w:rsid w:val="00DC0AE6"/>
    <w:rsid w:val="00DC13E9"/>
    <w:rsid w:val="00DC152D"/>
    <w:rsid w:val="00DC1B93"/>
    <w:rsid w:val="00DC265A"/>
    <w:rsid w:val="00DC326D"/>
    <w:rsid w:val="00DC3325"/>
    <w:rsid w:val="00DC35A2"/>
    <w:rsid w:val="00DC3EAC"/>
    <w:rsid w:val="00DC42F9"/>
    <w:rsid w:val="00DC5148"/>
    <w:rsid w:val="00DC6855"/>
    <w:rsid w:val="00DC6E29"/>
    <w:rsid w:val="00DC716E"/>
    <w:rsid w:val="00DC75E6"/>
    <w:rsid w:val="00DD4105"/>
    <w:rsid w:val="00DD464A"/>
    <w:rsid w:val="00DD4798"/>
    <w:rsid w:val="00DD502C"/>
    <w:rsid w:val="00DD58FE"/>
    <w:rsid w:val="00DD5F39"/>
    <w:rsid w:val="00DD655B"/>
    <w:rsid w:val="00DE0260"/>
    <w:rsid w:val="00DE0E20"/>
    <w:rsid w:val="00DE1A20"/>
    <w:rsid w:val="00DE2285"/>
    <w:rsid w:val="00DE296E"/>
    <w:rsid w:val="00DE2D02"/>
    <w:rsid w:val="00DE33A3"/>
    <w:rsid w:val="00DE5454"/>
    <w:rsid w:val="00DE5907"/>
    <w:rsid w:val="00DE595E"/>
    <w:rsid w:val="00DE7B5A"/>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2987"/>
    <w:rsid w:val="00E13195"/>
    <w:rsid w:val="00E14449"/>
    <w:rsid w:val="00E14AA5"/>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6DB3"/>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2644"/>
    <w:rsid w:val="00E53891"/>
    <w:rsid w:val="00E54002"/>
    <w:rsid w:val="00E541C9"/>
    <w:rsid w:val="00E54DEC"/>
    <w:rsid w:val="00E55416"/>
    <w:rsid w:val="00E5542F"/>
    <w:rsid w:val="00E55E14"/>
    <w:rsid w:val="00E562BB"/>
    <w:rsid w:val="00E5708F"/>
    <w:rsid w:val="00E61DED"/>
    <w:rsid w:val="00E62127"/>
    <w:rsid w:val="00E62C29"/>
    <w:rsid w:val="00E64DAD"/>
    <w:rsid w:val="00E6610F"/>
    <w:rsid w:val="00E66266"/>
    <w:rsid w:val="00E662D6"/>
    <w:rsid w:val="00E66397"/>
    <w:rsid w:val="00E6642C"/>
    <w:rsid w:val="00E70A04"/>
    <w:rsid w:val="00E70FFF"/>
    <w:rsid w:val="00E716E1"/>
    <w:rsid w:val="00E72043"/>
    <w:rsid w:val="00E72B95"/>
    <w:rsid w:val="00E738CB"/>
    <w:rsid w:val="00E73A1F"/>
    <w:rsid w:val="00E73E10"/>
    <w:rsid w:val="00E76523"/>
    <w:rsid w:val="00E76A1D"/>
    <w:rsid w:val="00E77196"/>
    <w:rsid w:val="00E77720"/>
    <w:rsid w:val="00E77EE0"/>
    <w:rsid w:val="00E8032F"/>
    <w:rsid w:val="00E80D6A"/>
    <w:rsid w:val="00E81920"/>
    <w:rsid w:val="00E820E1"/>
    <w:rsid w:val="00E82F46"/>
    <w:rsid w:val="00E83EB0"/>
    <w:rsid w:val="00E84EA5"/>
    <w:rsid w:val="00E85466"/>
    <w:rsid w:val="00E86F5D"/>
    <w:rsid w:val="00E87C8A"/>
    <w:rsid w:val="00E87CFD"/>
    <w:rsid w:val="00E87DB5"/>
    <w:rsid w:val="00E87DDB"/>
    <w:rsid w:val="00E87F02"/>
    <w:rsid w:val="00E9168A"/>
    <w:rsid w:val="00E9436D"/>
    <w:rsid w:val="00E94851"/>
    <w:rsid w:val="00E94A62"/>
    <w:rsid w:val="00E9527A"/>
    <w:rsid w:val="00E95933"/>
    <w:rsid w:val="00E9714D"/>
    <w:rsid w:val="00E9777C"/>
    <w:rsid w:val="00E97ADE"/>
    <w:rsid w:val="00EA0DC8"/>
    <w:rsid w:val="00EA28F3"/>
    <w:rsid w:val="00EA3806"/>
    <w:rsid w:val="00EA3EA6"/>
    <w:rsid w:val="00EA4A06"/>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C1A"/>
    <w:rsid w:val="00EC3C52"/>
    <w:rsid w:val="00EC44D5"/>
    <w:rsid w:val="00EC4DD5"/>
    <w:rsid w:val="00EC5BD1"/>
    <w:rsid w:val="00ED08A7"/>
    <w:rsid w:val="00ED0A84"/>
    <w:rsid w:val="00ED0F49"/>
    <w:rsid w:val="00ED0FAC"/>
    <w:rsid w:val="00ED1A31"/>
    <w:rsid w:val="00ED4F4A"/>
    <w:rsid w:val="00ED516E"/>
    <w:rsid w:val="00ED7B39"/>
    <w:rsid w:val="00ED7C3F"/>
    <w:rsid w:val="00EE1C88"/>
    <w:rsid w:val="00EE2874"/>
    <w:rsid w:val="00EE2914"/>
    <w:rsid w:val="00EE3E5B"/>
    <w:rsid w:val="00EE45DC"/>
    <w:rsid w:val="00EE567A"/>
    <w:rsid w:val="00EE68DE"/>
    <w:rsid w:val="00EE6A2A"/>
    <w:rsid w:val="00EE7C11"/>
    <w:rsid w:val="00EF054A"/>
    <w:rsid w:val="00EF082F"/>
    <w:rsid w:val="00EF08FC"/>
    <w:rsid w:val="00EF23AA"/>
    <w:rsid w:val="00EF2BCD"/>
    <w:rsid w:val="00EF31E8"/>
    <w:rsid w:val="00EF3798"/>
    <w:rsid w:val="00EF38B8"/>
    <w:rsid w:val="00EF4980"/>
    <w:rsid w:val="00EF4B84"/>
    <w:rsid w:val="00EF535B"/>
    <w:rsid w:val="00EF53A5"/>
    <w:rsid w:val="00EF5E6B"/>
    <w:rsid w:val="00EF646C"/>
    <w:rsid w:val="00EF7553"/>
    <w:rsid w:val="00EF77AD"/>
    <w:rsid w:val="00EF7D8B"/>
    <w:rsid w:val="00F0140E"/>
    <w:rsid w:val="00F031D3"/>
    <w:rsid w:val="00F03224"/>
    <w:rsid w:val="00F03C12"/>
    <w:rsid w:val="00F04CD9"/>
    <w:rsid w:val="00F0633B"/>
    <w:rsid w:val="00F078F6"/>
    <w:rsid w:val="00F0799C"/>
    <w:rsid w:val="00F10DD6"/>
    <w:rsid w:val="00F1186A"/>
    <w:rsid w:val="00F11F0C"/>
    <w:rsid w:val="00F11FA3"/>
    <w:rsid w:val="00F12DB9"/>
    <w:rsid w:val="00F133AD"/>
    <w:rsid w:val="00F1373A"/>
    <w:rsid w:val="00F13ED4"/>
    <w:rsid w:val="00F14337"/>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3F00"/>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888"/>
    <w:rsid w:val="00F45087"/>
    <w:rsid w:val="00F4577B"/>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6A0"/>
    <w:rsid w:val="00F64A78"/>
    <w:rsid w:val="00F663DF"/>
    <w:rsid w:val="00F702AD"/>
    <w:rsid w:val="00F7051A"/>
    <w:rsid w:val="00F7132D"/>
    <w:rsid w:val="00F7264F"/>
    <w:rsid w:val="00F7406D"/>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6F7E"/>
    <w:rsid w:val="00F873F0"/>
    <w:rsid w:val="00F87CB0"/>
    <w:rsid w:val="00F906C7"/>
    <w:rsid w:val="00F91CFF"/>
    <w:rsid w:val="00F92174"/>
    <w:rsid w:val="00F92359"/>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1F09"/>
    <w:rsid w:val="00FD2C4F"/>
    <w:rsid w:val="00FD5169"/>
    <w:rsid w:val="00FD7941"/>
    <w:rsid w:val="00FE02C6"/>
    <w:rsid w:val="00FE089D"/>
    <w:rsid w:val="00FE18D0"/>
    <w:rsid w:val="00FE1F4E"/>
    <w:rsid w:val="00FE257E"/>
    <w:rsid w:val="00FE315D"/>
    <w:rsid w:val="00FE3636"/>
    <w:rsid w:val="00FE3ABC"/>
    <w:rsid w:val="00FE4F53"/>
    <w:rsid w:val="00FE532E"/>
    <w:rsid w:val="00FE54B9"/>
    <w:rsid w:val="00FE5CB5"/>
    <w:rsid w:val="00FF0DB9"/>
    <w:rsid w:val="00FF104C"/>
    <w:rsid w:val="00FF10EC"/>
    <w:rsid w:val="00FF1AAC"/>
    <w:rsid w:val="00FF1B32"/>
    <w:rsid w:val="00FF25A1"/>
    <w:rsid w:val="00FF29D9"/>
    <w:rsid w:val="00FF2AB0"/>
    <w:rsid w:val="00FF67D2"/>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30B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0750585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62662065">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61521323">
      <w:bodyDiv w:val="1"/>
      <w:marLeft w:val="0"/>
      <w:marRight w:val="0"/>
      <w:marTop w:val="0"/>
      <w:marBottom w:val="0"/>
      <w:divBdr>
        <w:top w:val="none" w:sz="0" w:space="0" w:color="auto"/>
        <w:left w:val="none" w:sz="0" w:space="0" w:color="auto"/>
        <w:bottom w:val="none" w:sz="0" w:space="0" w:color="auto"/>
        <w:right w:val="none" w:sz="0" w:space="0" w:color="auto"/>
      </w:divBdr>
      <w:divsChild>
        <w:div w:id="1156805362">
          <w:marLeft w:val="0"/>
          <w:marRight w:val="0"/>
          <w:marTop w:val="0"/>
          <w:marBottom w:val="0"/>
          <w:divBdr>
            <w:top w:val="none" w:sz="0" w:space="0" w:color="auto"/>
            <w:left w:val="none" w:sz="0" w:space="0" w:color="auto"/>
            <w:bottom w:val="none" w:sz="0" w:space="0" w:color="auto"/>
            <w:right w:val="none" w:sz="0" w:space="0" w:color="auto"/>
          </w:divBdr>
        </w:div>
        <w:div w:id="1240211426">
          <w:marLeft w:val="0"/>
          <w:marRight w:val="0"/>
          <w:marTop w:val="0"/>
          <w:marBottom w:val="0"/>
          <w:divBdr>
            <w:top w:val="none" w:sz="0" w:space="0" w:color="auto"/>
            <w:left w:val="none" w:sz="0" w:space="0" w:color="auto"/>
            <w:bottom w:val="none" w:sz="0" w:space="0" w:color="auto"/>
            <w:right w:val="none" w:sz="0" w:space="0" w:color="auto"/>
          </w:divBdr>
        </w:div>
        <w:div w:id="1756706032">
          <w:marLeft w:val="0"/>
          <w:marRight w:val="0"/>
          <w:marTop w:val="0"/>
          <w:marBottom w:val="0"/>
          <w:divBdr>
            <w:top w:val="none" w:sz="0" w:space="0" w:color="auto"/>
            <w:left w:val="none" w:sz="0" w:space="0" w:color="auto"/>
            <w:bottom w:val="none" w:sz="0" w:space="0" w:color="auto"/>
            <w:right w:val="none" w:sz="0" w:space="0" w:color="auto"/>
          </w:divBdr>
          <w:divsChild>
            <w:div w:id="1312441758">
              <w:marLeft w:val="0"/>
              <w:marRight w:val="0"/>
              <w:marTop w:val="0"/>
              <w:marBottom w:val="0"/>
              <w:divBdr>
                <w:top w:val="none" w:sz="0" w:space="0" w:color="auto"/>
                <w:left w:val="none" w:sz="0" w:space="0" w:color="auto"/>
                <w:bottom w:val="none" w:sz="0" w:space="0" w:color="auto"/>
                <w:right w:val="none" w:sz="0" w:space="0" w:color="auto"/>
              </w:divBdr>
            </w:div>
          </w:divsChild>
        </w:div>
        <w:div w:id="1819371480">
          <w:marLeft w:val="0"/>
          <w:marRight w:val="0"/>
          <w:marTop w:val="0"/>
          <w:marBottom w:val="0"/>
          <w:divBdr>
            <w:top w:val="none" w:sz="0" w:space="0" w:color="auto"/>
            <w:left w:val="none" w:sz="0" w:space="0" w:color="auto"/>
            <w:bottom w:val="none" w:sz="0" w:space="0" w:color="auto"/>
            <w:right w:val="none" w:sz="0" w:space="0" w:color="auto"/>
          </w:divBdr>
        </w:div>
        <w:div w:id="31923067">
          <w:marLeft w:val="0"/>
          <w:marRight w:val="0"/>
          <w:marTop w:val="0"/>
          <w:marBottom w:val="0"/>
          <w:divBdr>
            <w:top w:val="none" w:sz="0" w:space="0" w:color="auto"/>
            <w:left w:val="none" w:sz="0" w:space="0" w:color="auto"/>
            <w:bottom w:val="none" w:sz="0" w:space="0" w:color="auto"/>
            <w:right w:val="none" w:sz="0" w:space="0" w:color="auto"/>
          </w:divBdr>
        </w:div>
        <w:div w:id="1442383202">
          <w:marLeft w:val="0"/>
          <w:marRight w:val="0"/>
          <w:marTop w:val="0"/>
          <w:marBottom w:val="0"/>
          <w:divBdr>
            <w:top w:val="none" w:sz="0" w:space="0" w:color="auto"/>
            <w:left w:val="none" w:sz="0" w:space="0" w:color="auto"/>
            <w:bottom w:val="none" w:sz="0" w:space="0" w:color="auto"/>
            <w:right w:val="none" w:sz="0" w:space="0" w:color="auto"/>
          </w:divBdr>
        </w:div>
        <w:div w:id="253242857">
          <w:marLeft w:val="0"/>
          <w:marRight w:val="0"/>
          <w:marTop w:val="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6251293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2647097">
      <w:bodyDiv w:val="1"/>
      <w:marLeft w:val="0"/>
      <w:marRight w:val="0"/>
      <w:marTop w:val="0"/>
      <w:marBottom w:val="0"/>
      <w:divBdr>
        <w:top w:val="none" w:sz="0" w:space="0" w:color="auto"/>
        <w:left w:val="none" w:sz="0" w:space="0" w:color="auto"/>
        <w:bottom w:val="none" w:sz="0" w:space="0" w:color="auto"/>
        <w:right w:val="none" w:sz="0" w:space="0" w:color="auto"/>
      </w:divBdr>
      <w:divsChild>
        <w:div w:id="842090405">
          <w:marLeft w:val="0"/>
          <w:marRight w:val="0"/>
          <w:marTop w:val="0"/>
          <w:marBottom w:val="0"/>
          <w:divBdr>
            <w:top w:val="none" w:sz="0" w:space="0" w:color="auto"/>
            <w:left w:val="none" w:sz="0" w:space="0" w:color="auto"/>
            <w:bottom w:val="none" w:sz="0" w:space="0" w:color="auto"/>
            <w:right w:val="none" w:sz="0" w:space="0" w:color="auto"/>
          </w:divBdr>
        </w:div>
        <w:div w:id="326635953">
          <w:marLeft w:val="0"/>
          <w:marRight w:val="0"/>
          <w:marTop w:val="0"/>
          <w:marBottom w:val="0"/>
          <w:divBdr>
            <w:top w:val="none" w:sz="0" w:space="0" w:color="auto"/>
            <w:left w:val="none" w:sz="0" w:space="0" w:color="auto"/>
            <w:bottom w:val="none" w:sz="0" w:space="0" w:color="auto"/>
            <w:right w:val="none" w:sz="0" w:space="0" w:color="auto"/>
          </w:divBdr>
        </w:div>
        <w:div w:id="542329621">
          <w:marLeft w:val="0"/>
          <w:marRight w:val="0"/>
          <w:marTop w:val="0"/>
          <w:marBottom w:val="0"/>
          <w:divBdr>
            <w:top w:val="none" w:sz="0" w:space="0" w:color="auto"/>
            <w:left w:val="none" w:sz="0" w:space="0" w:color="auto"/>
            <w:bottom w:val="none" w:sz="0" w:space="0" w:color="auto"/>
            <w:right w:val="none" w:sz="0" w:space="0" w:color="auto"/>
          </w:divBdr>
          <w:divsChild>
            <w:div w:id="556822807">
              <w:marLeft w:val="0"/>
              <w:marRight w:val="0"/>
              <w:marTop w:val="0"/>
              <w:marBottom w:val="0"/>
              <w:divBdr>
                <w:top w:val="none" w:sz="0" w:space="0" w:color="auto"/>
                <w:left w:val="none" w:sz="0" w:space="0" w:color="auto"/>
                <w:bottom w:val="none" w:sz="0" w:space="0" w:color="auto"/>
                <w:right w:val="none" w:sz="0" w:space="0" w:color="auto"/>
              </w:divBdr>
            </w:div>
          </w:divsChild>
        </w:div>
        <w:div w:id="24185600">
          <w:marLeft w:val="0"/>
          <w:marRight w:val="0"/>
          <w:marTop w:val="0"/>
          <w:marBottom w:val="0"/>
          <w:divBdr>
            <w:top w:val="none" w:sz="0" w:space="0" w:color="auto"/>
            <w:left w:val="none" w:sz="0" w:space="0" w:color="auto"/>
            <w:bottom w:val="none" w:sz="0" w:space="0" w:color="auto"/>
            <w:right w:val="none" w:sz="0" w:space="0" w:color="auto"/>
          </w:divBdr>
        </w:div>
        <w:div w:id="82383689">
          <w:marLeft w:val="0"/>
          <w:marRight w:val="0"/>
          <w:marTop w:val="0"/>
          <w:marBottom w:val="0"/>
          <w:divBdr>
            <w:top w:val="none" w:sz="0" w:space="0" w:color="auto"/>
            <w:left w:val="none" w:sz="0" w:space="0" w:color="auto"/>
            <w:bottom w:val="none" w:sz="0" w:space="0" w:color="auto"/>
            <w:right w:val="none" w:sz="0" w:space="0" w:color="auto"/>
          </w:divBdr>
        </w:div>
        <w:div w:id="1419015245">
          <w:marLeft w:val="0"/>
          <w:marRight w:val="0"/>
          <w:marTop w:val="0"/>
          <w:marBottom w:val="0"/>
          <w:divBdr>
            <w:top w:val="none" w:sz="0" w:space="0" w:color="auto"/>
            <w:left w:val="none" w:sz="0" w:space="0" w:color="auto"/>
            <w:bottom w:val="none" w:sz="0" w:space="0" w:color="auto"/>
            <w:right w:val="none" w:sz="0" w:space="0" w:color="auto"/>
          </w:divBdr>
        </w:div>
        <w:div w:id="1524972397">
          <w:marLeft w:val="0"/>
          <w:marRight w:val="0"/>
          <w:marTop w:val="0"/>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5821554">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28171345">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439</TotalTime>
  <Pages>3</Pages>
  <Words>581</Words>
  <Characters>3316</Characters>
  <Application>Microsoft Office Word</Application>
  <DocSecurity>0</DocSecurity>
  <Lines>27</Lines>
  <Paragraphs>7</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3890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47</cp:revision>
  <cp:lastPrinted>2016-08-05T18:54:00Z</cp:lastPrinted>
  <dcterms:created xsi:type="dcterms:W3CDTF">2020-08-03T20:20:00Z</dcterms:created>
  <dcterms:modified xsi:type="dcterms:W3CDTF">2020-10-22T13:33:00Z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